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136512" w:rsidRDefault="007572FC" w:rsidP="007572FC">
      <w:pPr>
        <w:pStyle w:val="Docketnumber"/>
      </w:pPr>
      <w:bookmarkStart w:id="0" w:name="_GoBack"/>
      <w:bookmarkEnd w:id="0"/>
      <w:r w:rsidRPr="00136512">
        <w:t xml:space="preserve">PUC DOCKET NO. </w:t>
      </w:r>
      <w:r w:rsidR="00136512" w:rsidRPr="00136512">
        <w:t>47288</w:t>
      </w:r>
      <w:r w:rsidRPr="00136512">
        <w:br/>
        <w:t>SOAH DOCKET NO. 473-1</w:t>
      </w:r>
      <w:r w:rsidR="00136512" w:rsidRPr="00136512">
        <w:t>7</w:t>
      </w:r>
      <w:r w:rsidRPr="00136512">
        <w:t>-</w:t>
      </w:r>
      <w:r w:rsidR="00136512" w:rsidRPr="00136512">
        <w:t>5910.WS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136512" w:rsidRPr="00136512" w:rsidTr="009C1919">
        <w:tc>
          <w:tcPr>
            <w:tcW w:w="4608" w:type="dxa"/>
          </w:tcPr>
          <w:p w:rsidR="007572FC" w:rsidRPr="00136512" w:rsidRDefault="00136512" w:rsidP="00136512">
            <w:pPr>
              <w:pStyle w:val="Docketstyle"/>
            </w:pPr>
            <w:r w:rsidRPr="00136512">
              <w:t>RATEPAYERS’ APPEAL</w:t>
            </w:r>
            <w:r w:rsidR="007572FC" w:rsidRPr="00136512">
              <w:t xml:space="preserve"> OF </w:t>
            </w:r>
            <w:r w:rsidRPr="00136512">
              <w:t xml:space="preserve">THE </w:t>
            </w:r>
            <w:r w:rsidR="007572FC" w:rsidRPr="00136512">
              <w:t>DE</w:t>
            </w:r>
            <w:r w:rsidRPr="00136512">
              <w:t>CISION BY WES</w:t>
            </w:r>
            <w:r w:rsidR="007572FC" w:rsidRPr="00136512">
              <w:t>T</w:t>
            </w:r>
            <w:r w:rsidRPr="00136512">
              <w:t xml:space="preserve"> WISE SPECIAL UTILITY DISTRICT TO CHANGE RATES</w:t>
            </w:r>
          </w:p>
        </w:tc>
        <w:tc>
          <w:tcPr>
            <w:tcW w:w="360" w:type="dxa"/>
          </w:tcPr>
          <w:p w:rsidR="007572FC" w:rsidRPr="00136512" w:rsidRDefault="001E360C" w:rsidP="001E360C">
            <w:pPr>
              <w:pStyle w:val="Docketstyle"/>
            </w:pPr>
            <w:r w:rsidRPr="00136512">
              <w:t>§</w:t>
            </w:r>
          </w:p>
          <w:p w:rsidR="001E360C" w:rsidRPr="00136512" w:rsidRDefault="001E360C" w:rsidP="001E360C">
            <w:pPr>
              <w:pStyle w:val="Docketstyle"/>
            </w:pPr>
            <w:r w:rsidRPr="00136512">
              <w:t>§</w:t>
            </w:r>
          </w:p>
          <w:p w:rsidR="001E360C" w:rsidRPr="00136512" w:rsidRDefault="00136512" w:rsidP="001E360C">
            <w:pPr>
              <w:pStyle w:val="Docketstyle"/>
            </w:pPr>
            <w:r w:rsidRPr="00136512">
              <w:t>§</w:t>
            </w:r>
            <w:r w:rsidR="001E360C" w:rsidRPr="00136512">
              <w:t>§</w:t>
            </w:r>
          </w:p>
        </w:tc>
        <w:tc>
          <w:tcPr>
            <w:tcW w:w="4392" w:type="dxa"/>
          </w:tcPr>
          <w:p w:rsidR="007572FC" w:rsidRPr="00136512" w:rsidRDefault="001E360C" w:rsidP="001E360C">
            <w:pPr>
              <w:pStyle w:val="DocketstylePUC"/>
            </w:pPr>
            <w:r w:rsidRPr="00136512">
              <w:t>PUBLIC UTILITY COMMISSION</w:t>
            </w:r>
          </w:p>
          <w:p w:rsidR="001E360C" w:rsidRPr="00136512" w:rsidRDefault="001E360C" w:rsidP="001E360C">
            <w:pPr>
              <w:pStyle w:val="DocketstylePUC"/>
            </w:pPr>
          </w:p>
          <w:p w:rsidR="001E360C" w:rsidRPr="00136512" w:rsidRDefault="001E360C" w:rsidP="001E360C">
            <w:pPr>
              <w:pStyle w:val="DocketstylePUC"/>
            </w:pPr>
            <w:r w:rsidRPr="00136512">
              <w:t>OF TEXAS</w:t>
            </w:r>
          </w:p>
        </w:tc>
      </w:tr>
    </w:tbl>
    <w:p w:rsidR="007572FC" w:rsidRPr="0022481C" w:rsidRDefault="0046644C" w:rsidP="00C54659">
      <w:pPr>
        <w:pStyle w:val="Titleoforder"/>
      </w:pPr>
      <w:r w:rsidRPr="0022481C">
        <w:t>PRELIMINARY ORDER</w:t>
      </w:r>
    </w:p>
    <w:p w:rsidR="00B00C05" w:rsidRPr="009A27E4" w:rsidRDefault="00B00C05" w:rsidP="00B00C05">
      <w:pPr>
        <w:pStyle w:val="BodyText"/>
        <w:rPr>
          <w:color w:val="C00000"/>
        </w:rPr>
      </w:pPr>
      <w:r w:rsidRPr="0022481C">
        <w:t xml:space="preserve">On </w:t>
      </w:r>
      <w:r w:rsidR="006D6923" w:rsidRPr="0022481C">
        <w:t>June 15, 2017</w:t>
      </w:r>
      <w:r w:rsidRPr="0022481C">
        <w:t xml:space="preserve">, </w:t>
      </w:r>
      <w:r w:rsidR="00F34D83" w:rsidRPr="0022481C">
        <w:t xml:space="preserve">some of the </w:t>
      </w:r>
      <w:r w:rsidRPr="0022481C">
        <w:t xml:space="preserve">ratepayers </w:t>
      </w:r>
      <w:r w:rsidR="00F34D83" w:rsidRPr="0022481C">
        <w:t xml:space="preserve">of West Wise Special Utility District </w:t>
      </w:r>
      <w:r w:rsidRPr="0022481C">
        <w:t xml:space="preserve">filed a petition with the Commission to appeal the decision by the </w:t>
      </w:r>
      <w:r w:rsidR="0022481C" w:rsidRPr="0022481C">
        <w:t>West Wise board of directors</w:t>
      </w:r>
      <w:r w:rsidRPr="0022481C">
        <w:t xml:space="preserve"> to increase </w:t>
      </w:r>
      <w:r w:rsidR="0022481C" w:rsidRPr="0022481C">
        <w:t xml:space="preserve">retail </w:t>
      </w:r>
      <w:r w:rsidRPr="0022481C">
        <w:t>water rates</w:t>
      </w:r>
      <w:r w:rsidR="0011310C">
        <w:t xml:space="preserve"> under Texas Water Code </w:t>
      </w:r>
      <w:r w:rsidR="00CA5D1D">
        <w:t xml:space="preserve">(TWC) </w:t>
      </w:r>
      <w:r w:rsidR="0011310C">
        <w:t>§ 13.043(b)</w:t>
      </w:r>
      <w:r w:rsidRPr="0022481C">
        <w:t>.</w:t>
      </w:r>
      <w:r w:rsidRPr="0022481C">
        <w:rPr>
          <w:rStyle w:val="FootnoteReference"/>
        </w:rPr>
        <w:footnoteReference w:id="1"/>
      </w:r>
      <w:r w:rsidRPr="0022481C">
        <w:t xml:space="preserve">  </w:t>
      </w:r>
      <w:r w:rsidR="0022481C">
        <w:t>The petition states that the ratepayers were notified of the rate increase by West Wise on April 1, 2017 and that t</w:t>
      </w:r>
      <w:r w:rsidRPr="0022481C">
        <w:t xml:space="preserve">he </w:t>
      </w:r>
      <w:r w:rsidR="0022481C" w:rsidRPr="0022481C">
        <w:t>appealed</w:t>
      </w:r>
      <w:r w:rsidR="0022481C">
        <w:t>, increased</w:t>
      </w:r>
      <w:r w:rsidR="0022481C" w:rsidRPr="0022481C">
        <w:t xml:space="preserve"> rate</w:t>
      </w:r>
      <w:r w:rsidR="0022481C">
        <w:t>s</w:t>
      </w:r>
      <w:r w:rsidR="0022481C" w:rsidRPr="0022481C">
        <w:t xml:space="preserve"> </w:t>
      </w:r>
      <w:r w:rsidR="0022481C">
        <w:t>went into</w:t>
      </w:r>
      <w:r w:rsidR="0022481C" w:rsidRPr="0022481C">
        <w:t xml:space="preserve"> </w:t>
      </w:r>
      <w:r w:rsidRPr="0022481C">
        <w:t xml:space="preserve">effect on </w:t>
      </w:r>
      <w:r w:rsidR="0022481C" w:rsidRPr="0022481C">
        <w:t>May</w:t>
      </w:r>
      <w:r w:rsidR="0022481C">
        <w:t> </w:t>
      </w:r>
      <w:r w:rsidR="0022481C" w:rsidRPr="0022481C">
        <w:t>1,</w:t>
      </w:r>
      <w:r w:rsidR="0022481C">
        <w:t> </w:t>
      </w:r>
      <w:r w:rsidR="0022481C" w:rsidRPr="0022481C">
        <w:t>2017</w:t>
      </w:r>
      <w:r w:rsidRPr="0022481C">
        <w:t>.</w:t>
      </w:r>
      <w:r w:rsidRPr="0022481C">
        <w:rPr>
          <w:rStyle w:val="FootnoteReference"/>
        </w:rPr>
        <w:footnoteReference w:id="2"/>
      </w:r>
      <w:r w:rsidR="00D3279C">
        <w:t xml:space="preserve">  However, West Wise states that the effective date of the rate increase was March 16, 2017.</w:t>
      </w:r>
      <w:r w:rsidR="00D3279C">
        <w:rPr>
          <w:rStyle w:val="FootnoteReference"/>
        </w:rPr>
        <w:footnoteReference w:id="3"/>
      </w:r>
      <w:r w:rsidRPr="0022481C">
        <w:t xml:space="preserve">  </w:t>
      </w:r>
      <w:r w:rsidRPr="009A27E4">
        <w:rPr>
          <w:color w:val="C00000"/>
        </w:rPr>
        <w:t xml:space="preserve">  </w:t>
      </w:r>
    </w:p>
    <w:p w:rsidR="00B00C05" w:rsidRPr="00D3279C" w:rsidRDefault="0022481C" w:rsidP="00B00C05">
      <w:pPr>
        <w:pStyle w:val="BodyText"/>
      </w:pPr>
      <w:r w:rsidRPr="00D3279C">
        <w:t>West Wise</w:t>
      </w:r>
      <w:r w:rsidR="00B00C05" w:rsidRPr="00D3279C">
        <w:t xml:space="preserve"> </w:t>
      </w:r>
      <w:r w:rsidR="00D3279C" w:rsidRPr="00D3279C">
        <w:t>asserts that 1,013 ratepayers are affecte</w:t>
      </w:r>
      <w:r w:rsidR="00D3279C">
        <w:t xml:space="preserve">d by its </w:t>
      </w:r>
      <w:r w:rsidR="00D3279C" w:rsidRPr="00D3279C">
        <w:t>board’s decision to increase rates</w:t>
      </w:r>
      <w:r w:rsidR="00B00C05" w:rsidRPr="00D3279C">
        <w:t>.</w:t>
      </w:r>
      <w:r w:rsidR="00B00C05" w:rsidRPr="00D3279C">
        <w:rPr>
          <w:rStyle w:val="FootnoteReference"/>
        </w:rPr>
        <w:footnoteReference w:id="4"/>
      </w:r>
      <w:r w:rsidR="00B00C05" w:rsidRPr="00D3279C">
        <w:t xml:space="preserve">  The </w:t>
      </w:r>
      <w:r w:rsidR="00D3279C">
        <w:t>notice that West Wise provided to the ratepayers state</w:t>
      </w:r>
      <w:r w:rsidR="005C241F">
        <w:t>d</w:t>
      </w:r>
      <w:r w:rsidR="00B00C05" w:rsidRPr="00D3279C">
        <w:t xml:space="preserve"> </w:t>
      </w:r>
      <w:r w:rsidR="005C241F">
        <w:t>that rates</w:t>
      </w:r>
      <w:r w:rsidR="00B00C05" w:rsidRPr="00D3279C">
        <w:t xml:space="preserve"> increase</w:t>
      </w:r>
      <w:r w:rsidR="005C241F">
        <w:t>d</w:t>
      </w:r>
      <w:r w:rsidR="00B00C05" w:rsidRPr="00D3279C">
        <w:t xml:space="preserve"> as shown </w:t>
      </w:r>
      <w:r w:rsidR="00606D4A">
        <w:t xml:space="preserve">in the tables </w:t>
      </w:r>
      <w:r w:rsidR="00B00C05" w:rsidRPr="00D3279C">
        <w:t>below.</w:t>
      </w:r>
      <w:r w:rsidR="005C241F">
        <w:rPr>
          <w:rStyle w:val="FootnoteReference"/>
        </w:rPr>
        <w:footnoteReference w:id="5"/>
      </w:r>
      <w:r w:rsidR="00B00C05" w:rsidRPr="00D3279C">
        <w:t xml:space="preserve">  </w:t>
      </w:r>
    </w:p>
    <w:tbl>
      <w:tblPr>
        <w:tblStyle w:val="TableGrid"/>
        <w:tblW w:w="0" w:type="auto"/>
        <w:jc w:val="center"/>
        <w:tblLook w:val="04A0" w:firstRow="1" w:lastRow="0" w:firstColumn="1" w:lastColumn="0" w:noHBand="0" w:noVBand="1"/>
      </w:tblPr>
      <w:tblGrid>
        <w:gridCol w:w="2605"/>
        <w:gridCol w:w="2925"/>
        <w:gridCol w:w="2925"/>
      </w:tblGrid>
      <w:tr w:rsidR="009A27E4" w:rsidRPr="009A27E4" w:rsidTr="00606D4A">
        <w:trPr>
          <w:trHeight w:val="467"/>
          <w:jc w:val="center"/>
        </w:trPr>
        <w:tc>
          <w:tcPr>
            <w:tcW w:w="2605" w:type="dxa"/>
          </w:tcPr>
          <w:p w:rsidR="00B00C05" w:rsidRPr="00040D0A" w:rsidRDefault="00B00C05" w:rsidP="00681CAB">
            <w:pPr>
              <w:autoSpaceDE w:val="0"/>
              <w:autoSpaceDN w:val="0"/>
              <w:adjustRightInd w:val="0"/>
              <w:snapToGrid w:val="0"/>
              <w:spacing w:before="120"/>
            </w:pPr>
          </w:p>
        </w:tc>
        <w:tc>
          <w:tcPr>
            <w:tcW w:w="2925" w:type="dxa"/>
          </w:tcPr>
          <w:p w:rsidR="00B00C05" w:rsidRPr="00040D0A" w:rsidRDefault="00B00C05" w:rsidP="00681CAB">
            <w:pPr>
              <w:autoSpaceDE w:val="0"/>
              <w:autoSpaceDN w:val="0"/>
              <w:adjustRightInd w:val="0"/>
              <w:snapToGrid w:val="0"/>
              <w:spacing w:before="120"/>
            </w:pPr>
            <w:r w:rsidRPr="00040D0A">
              <w:t xml:space="preserve">New </w:t>
            </w:r>
            <w:r w:rsidR="00606D4A" w:rsidRPr="00040D0A">
              <w:t xml:space="preserve">residential </w:t>
            </w:r>
            <w:r w:rsidRPr="00040D0A">
              <w:t>rates</w:t>
            </w:r>
          </w:p>
        </w:tc>
        <w:tc>
          <w:tcPr>
            <w:tcW w:w="2925" w:type="dxa"/>
          </w:tcPr>
          <w:p w:rsidR="00B00C05" w:rsidRPr="00040D0A" w:rsidRDefault="00B00C05" w:rsidP="00681CAB">
            <w:pPr>
              <w:autoSpaceDE w:val="0"/>
              <w:autoSpaceDN w:val="0"/>
              <w:adjustRightInd w:val="0"/>
              <w:snapToGrid w:val="0"/>
              <w:spacing w:before="120"/>
            </w:pPr>
            <w:r w:rsidRPr="00040D0A">
              <w:t xml:space="preserve">Old </w:t>
            </w:r>
            <w:r w:rsidR="00606D4A" w:rsidRPr="00040D0A">
              <w:t xml:space="preserve">residential </w:t>
            </w:r>
            <w:r w:rsidRPr="00040D0A">
              <w:t>rates</w:t>
            </w:r>
          </w:p>
        </w:tc>
      </w:tr>
      <w:tr w:rsidR="009A27E4" w:rsidRPr="009A27E4" w:rsidTr="00606D4A">
        <w:trPr>
          <w:trHeight w:val="458"/>
          <w:jc w:val="center"/>
        </w:trPr>
        <w:tc>
          <w:tcPr>
            <w:tcW w:w="2605" w:type="dxa"/>
          </w:tcPr>
          <w:p w:rsidR="00606D4A" w:rsidRPr="00040D0A" w:rsidRDefault="00B00C05" w:rsidP="00681CAB">
            <w:pPr>
              <w:autoSpaceDE w:val="0"/>
              <w:autoSpaceDN w:val="0"/>
              <w:adjustRightInd w:val="0"/>
              <w:snapToGrid w:val="0"/>
              <w:spacing w:before="120"/>
            </w:pPr>
            <w:r w:rsidRPr="00040D0A">
              <w:t>Base (monthly) rate</w:t>
            </w:r>
            <w:r w:rsidR="00606D4A" w:rsidRPr="00040D0A">
              <w:t xml:space="preserve"> – </w:t>
            </w:r>
          </w:p>
          <w:p w:rsidR="00B00C05" w:rsidRPr="00040D0A" w:rsidRDefault="00606D4A" w:rsidP="00606D4A">
            <w:pPr>
              <w:autoSpaceDE w:val="0"/>
              <w:autoSpaceDN w:val="0"/>
              <w:adjustRightInd w:val="0"/>
              <w:snapToGrid w:val="0"/>
              <w:spacing w:before="120"/>
            </w:pPr>
            <w:r w:rsidRPr="00040D0A">
              <w:t>5/8” x 3/4”</w:t>
            </w:r>
          </w:p>
        </w:tc>
        <w:tc>
          <w:tcPr>
            <w:tcW w:w="2925" w:type="dxa"/>
          </w:tcPr>
          <w:p w:rsidR="00B00C05" w:rsidRPr="00040D0A" w:rsidRDefault="00B00C05" w:rsidP="00606D4A">
            <w:pPr>
              <w:autoSpaceDE w:val="0"/>
              <w:autoSpaceDN w:val="0"/>
              <w:adjustRightInd w:val="0"/>
              <w:snapToGrid w:val="0"/>
              <w:spacing w:before="120"/>
            </w:pPr>
            <w:r w:rsidRPr="00040D0A">
              <w:t>$</w:t>
            </w:r>
            <w:r w:rsidR="00606D4A" w:rsidRPr="00040D0A">
              <w:t>74.68</w:t>
            </w:r>
          </w:p>
        </w:tc>
        <w:tc>
          <w:tcPr>
            <w:tcW w:w="2925" w:type="dxa"/>
          </w:tcPr>
          <w:p w:rsidR="00B00C05" w:rsidRPr="00040D0A" w:rsidRDefault="00B00C05" w:rsidP="00606D4A">
            <w:pPr>
              <w:autoSpaceDE w:val="0"/>
              <w:autoSpaceDN w:val="0"/>
              <w:adjustRightInd w:val="0"/>
              <w:snapToGrid w:val="0"/>
              <w:spacing w:before="120"/>
            </w:pPr>
            <w:r w:rsidRPr="00040D0A">
              <w:t>$</w:t>
            </w:r>
            <w:r w:rsidR="00606D4A" w:rsidRPr="00040D0A">
              <w:t>45.00</w:t>
            </w:r>
          </w:p>
        </w:tc>
      </w:tr>
      <w:tr w:rsidR="00606D4A" w:rsidRPr="009A27E4" w:rsidTr="00606D4A">
        <w:trPr>
          <w:trHeight w:val="458"/>
          <w:jc w:val="center"/>
        </w:trPr>
        <w:tc>
          <w:tcPr>
            <w:tcW w:w="2605" w:type="dxa"/>
          </w:tcPr>
          <w:p w:rsidR="00606D4A" w:rsidRPr="00040D0A" w:rsidRDefault="00606D4A" w:rsidP="004373F8">
            <w:pPr>
              <w:autoSpaceDE w:val="0"/>
              <w:autoSpaceDN w:val="0"/>
              <w:adjustRightInd w:val="0"/>
              <w:snapToGrid w:val="0"/>
              <w:spacing w:before="120"/>
            </w:pPr>
            <w:r w:rsidRPr="00040D0A">
              <w:t xml:space="preserve">Base (monthly) rate – </w:t>
            </w:r>
          </w:p>
          <w:p w:rsidR="00606D4A" w:rsidRPr="00040D0A" w:rsidRDefault="00606D4A" w:rsidP="004373F8">
            <w:pPr>
              <w:autoSpaceDE w:val="0"/>
              <w:autoSpaceDN w:val="0"/>
              <w:adjustRightInd w:val="0"/>
              <w:snapToGrid w:val="0"/>
              <w:spacing w:before="120"/>
            </w:pPr>
            <w:r w:rsidRPr="00040D0A">
              <w:t>≥1”</w:t>
            </w:r>
          </w:p>
        </w:tc>
        <w:tc>
          <w:tcPr>
            <w:tcW w:w="2925" w:type="dxa"/>
          </w:tcPr>
          <w:p w:rsidR="00606D4A" w:rsidRPr="00040D0A" w:rsidRDefault="00606D4A" w:rsidP="00606D4A">
            <w:pPr>
              <w:autoSpaceDE w:val="0"/>
              <w:autoSpaceDN w:val="0"/>
              <w:adjustRightInd w:val="0"/>
              <w:snapToGrid w:val="0"/>
              <w:spacing w:before="120"/>
            </w:pPr>
            <w:r w:rsidRPr="00040D0A">
              <w:t>$199.15</w:t>
            </w:r>
          </w:p>
        </w:tc>
        <w:tc>
          <w:tcPr>
            <w:tcW w:w="2925" w:type="dxa"/>
          </w:tcPr>
          <w:p w:rsidR="00606D4A" w:rsidRPr="00040D0A" w:rsidRDefault="00606D4A" w:rsidP="004373F8">
            <w:pPr>
              <w:autoSpaceDE w:val="0"/>
              <w:autoSpaceDN w:val="0"/>
              <w:adjustRightInd w:val="0"/>
              <w:snapToGrid w:val="0"/>
              <w:spacing w:before="120"/>
            </w:pPr>
            <w:r w:rsidRPr="00040D0A">
              <w:t>$120.00</w:t>
            </w:r>
          </w:p>
        </w:tc>
      </w:tr>
      <w:tr w:rsidR="009A27E4" w:rsidRPr="009A27E4" w:rsidTr="00606D4A">
        <w:trPr>
          <w:jc w:val="center"/>
        </w:trPr>
        <w:tc>
          <w:tcPr>
            <w:tcW w:w="2605" w:type="dxa"/>
          </w:tcPr>
          <w:p w:rsidR="00B00C05" w:rsidRPr="00040D0A" w:rsidRDefault="00606D4A" w:rsidP="00681CAB">
            <w:pPr>
              <w:autoSpaceDE w:val="0"/>
              <w:autoSpaceDN w:val="0"/>
              <w:adjustRightInd w:val="0"/>
              <w:snapToGrid w:val="0"/>
              <w:spacing w:before="120"/>
            </w:pPr>
            <w:r w:rsidRPr="00040D0A">
              <w:t>0 to 10</w:t>
            </w:r>
            <w:r w:rsidR="00B00C05" w:rsidRPr="00040D0A">
              <w:t>,000 gallons</w:t>
            </w:r>
          </w:p>
        </w:tc>
        <w:tc>
          <w:tcPr>
            <w:tcW w:w="2925" w:type="dxa"/>
          </w:tcPr>
          <w:p w:rsidR="00B00C05" w:rsidRPr="00040D0A" w:rsidRDefault="00B00C05" w:rsidP="00606D4A">
            <w:pPr>
              <w:autoSpaceDE w:val="0"/>
              <w:autoSpaceDN w:val="0"/>
              <w:adjustRightInd w:val="0"/>
              <w:snapToGrid w:val="0"/>
              <w:spacing w:before="120"/>
            </w:pPr>
            <w:r w:rsidRPr="00040D0A">
              <w:t>$</w:t>
            </w:r>
            <w:r w:rsidR="00606D4A" w:rsidRPr="00040D0A">
              <w:t>6.06</w:t>
            </w:r>
            <w:r w:rsidRPr="00040D0A">
              <w:t xml:space="preserve"> per thousand gallons</w:t>
            </w:r>
          </w:p>
        </w:tc>
        <w:tc>
          <w:tcPr>
            <w:tcW w:w="2925" w:type="dxa"/>
          </w:tcPr>
          <w:p w:rsidR="00B00C05" w:rsidRPr="00040D0A" w:rsidRDefault="00B00C05" w:rsidP="00606D4A">
            <w:pPr>
              <w:autoSpaceDE w:val="0"/>
              <w:autoSpaceDN w:val="0"/>
              <w:adjustRightInd w:val="0"/>
              <w:snapToGrid w:val="0"/>
              <w:spacing w:before="120"/>
            </w:pPr>
            <w:r w:rsidRPr="00040D0A">
              <w:t>$</w:t>
            </w:r>
            <w:r w:rsidR="00606D4A" w:rsidRPr="00040D0A">
              <w:t>3.65 per thousand gallons</w:t>
            </w:r>
          </w:p>
        </w:tc>
      </w:tr>
      <w:tr w:rsidR="009A27E4" w:rsidRPr="009A27E4" w:rsidTr="00606D4A">
        <w:trPr>
          <w:jc w:val="center"/>
        </w:trPr>
        <w:tc>
          <w:tcPr>
            <w:tcW w:w="2605" w:type="dxa"/>
          </w:tcPr>
          <w:p w:rsidR="00B00C05" w:rsidRPr="00040D0A" w:rsidRDefault="00606D4A" w:rsidP="00681CAB">
            <w:pPr>
              <w:autoSpaceDE w:val="0"/>
              <w:autoSpaceDN w:val="0"/>
              <w:adjustRightInd w:val="0"/>
              <w:snapToGrid w:val="0"/>
              <w:spacing w:before="120"/>
            </w:pPr>
            <w:r w:rsidRPr="00040D0A">
              <w:t>≥10,001</w:t>
            </w:r>
            <w:r w:rsidR="00B00C05" w:rsidRPr="00040D0A">
              <w:t xml:space="preserve"> gallons</w:t>
            </w:r>
          </w:p>
        </w:tc>
        <w:tc>
          <w:tcPr>
            <w:tcW w:w="2925" w:type="dxa"/>
          </w:tcPr>
          <w:p w:rsidR="00B00C05" w:rsidRPr="00040D0A" w:rsidRDefault="00606D4A" w:rsidP="00681CAB">
            <w:pPr>
              <w:autoSpaceDE w:val="0"/>
              <w:autoSpaceDN w:val="0"/>
              <w:adjustRightInd w:val="0"/>
              <w:snapToGrid w:val="0"/>
              <w:spacing w:before="120"/>
            </w:pPr>
            <w:r w:rsidRPr="00040D0A">
              <w:t>$</w:t>
            </w:r>
            <w:r w:rsidR="00B00C05" w:rsidRPr="00040D0A">
              <w:t>7</w:t>
            </w:r>
            <w:r w:rsidRPr="00040D0A">
              <w:t>.80</w:t>
            </w:r>
            <w:r w:rsidR="00B00C05" w:rsidRPr="00040D0A">
              <w:t xml:space="preserve"> per thousand gallons</w:t>
            </w:r>
          </w:p>
        </w:tc>
        <w:tc>
          <w:tcPr>
            <w:tcW w:w="2925" w:type="dxa"/>
          </w:tcPr>
          <w:p w:rsidR="00B00C05" w:rsidRPr="00040D0A" w:rsidRDefault="00B00C05" w:rsidP="00606D4A">
            <w:pPr>
              <w:autoSpaceDE w:val="0"/>
              <w:autoSpaceDN w:val="0"/>
              <w:adjustRightInd w:val="0"/>
              <w:snapToGrid w:val="0"/>
              <w:spacing w:before="120"/>
            </w:pPr>
            <w:r w:rsidRPr="00040D0A">
              <w:t>$</w:t>
            </w:r>
            <w:r w:rsidR="00606D4A" w:rsidRPr="00040D0A">
              <w:t>4.70 per thousand gallons</w:t>
            </w:r>
          </w:p>
        </w:tc>
      </w:tr>
    </w:tbl>
    <w:p w:rsidR="00040D0A" w:rsidRDefault="00040D0A" w:rsidP="00B00C05">
      <w:pPr>
        <w:pStyle w:val="BodyText"/>
        <w:rPr>
          <w:color w:val="C00000"/>
        </w:rPr>
      </w:pPr>
    </w:p>
    <w:p w:rsidR="00040D0A" w:rsidRDefault="00040D0A">
      <w:pPr>
        <w:spacing w:after="160" w:line="259" w:lineRule="auto"/>
        <w:rPr>
          <w:color w:val="C00000"/>
        </w:rPr>
      </w:pPr>
      <w:r>
        <w:rPr>
          <w:color w:val="C00000"/>
        </w:rPr>
        <w:br w:type="page"/>
      </w:r>
    </w:p>
    <w:p w:rsidR="00606D4A" w:rsidRDefault="00606D4A" w:rsidP="00B00C05">
      <w:pPr>
        <w:pStyle w:val="BodyText"/>
        <w:rPr>
          <w:color w:val="C00000"/>
        </w:rPr>
      </w:pPr>
    </w:p>
    <w:tbl>
      <w:tblPr>
        <w:tblStyle w:val="TableGrid"/>
        <w:tblW w:w="0" w:type="auto"/>
        <w:jc w:val="center"/>
        <w:tblLook w:val="04A0" w:firstRow="1" w:lastRow="0" w:firstColumn="1" w:lastColumn="0" w:noHBand="0" w:noVBand="1"/>
      </w:tblPr>
      <w:tblGrid>
        <w:gridCol w:w="2605"/>
        <w:gridCol w:w="2925"/>
        <w:gridCol w:w="2925"/>
      </w:tblGrid>
      <w:tr w:rsidR="00606D4A" w:rsidRPr="009A27E4" w:rsidTr="004373F8">
        <w:trPr>
          <w:trHeight w:val="467"/>
          <w:jc w:val="center"/>
        </w:trPr>
        <w:tc>
          <w:tcPr>
            <w:tcW w:w="2605" w:type="dxa"/>
          </w:tcPr>
          <w:p w:rsidR="00606D4A" w:rsidRPr="009A27E4" w:rsidRDefault="00606D4A" w:rsidP="004373F8">
            <w:pPr>
              <w:autoSpaceDE w:val="0"/>
              <w:autoSpaceDN w:val="0"/>
              <w:adjustRightInd w:val="0"/>
              <w:snapToGrid w:val="0"/>
              <w:spacing w:before="120"/>
              <w:rPr>
                <w:color w:val="C00000"/>
              </w:rPr>
            </w:pPr>
          </w:p>
        </w:tc>
        <w:tc>
          <w:tcPr>
            <w:tcW w:w="2925" w:type="dxa"/>
          </w:tcPr>
          <w:p w:rsidR="00606D4A" w:rsidRPr="00040D0A" w:rsidRDefault="00606D4A" w:rsidP="00606D4A">
            <w:pPr>
              <w:autoSpaceDE w:val="0"/>
              <w:autoSpaceDN w:val="0"/>
              <w:adjustRightInd w:val="0"/>
              <w:snapToGrid w:val="0"/>
              <w:spacing w:before="120"/>
            </w:pPr>
            <w:r w:rsidRPr="00040D0A">
              <w:t>New commercial rates</w:t>
            </w:r>
          </w:p>
        </w:tc>
        <w:tc>
          <w:tcPr>
            <w:tcW w:w="2925" w:type="dxa"/>
          </w:tcPr>
          <w:p w:rsidR="00606D4A" w:rsidRPr="00040D0A" w:rsidRDefault="00606D4A" w:rsidP="00040D0A">
            <w:pPr>
              <w:autoSpaceDE w:val="0"/>
              <w:autoSpaceDN w:val="0"/>
              <w:adjustRightInd w:val="0"/>
              <w:snapToGrid w:val="0"/>
              <w:spacing w:before="120"/>
            </w:pPr>
            <w:r w:rsidRPr="00040D0A">
              <w:t xml:space="preserve">Old </w:t>
            </w:r>
            <w:r w:rsidR="00040D0A" w:rsidRPr="00040D0A">
              <w:t>commercial</w:t>
            </w:r>
            <w:r w:rsidRPr="00040D0A">
              <w:t xml:space="preserve"> rates</w:t>
            </w:r>
          </w:p>
        </w:tc>
      </w:tr>
      <w:tr w:rsidR="00606D4A" w:rsidRPr="009A27E4" w:rsidTr="004373F8">
        <w:trPr>
          <w:trHeight w:val="458"/>
          <w:jc w:val="center"/>
        </w:trPr>
        <w:tc>
          <w:tcPr>
            <w:tcW w:w="2605" w:type="dxa"/>
          </w:tcPr>
          <w:p w:rsidR="00606D4A" w:rsidRPr="00FD7920" w:rsidRDefault="00606D4A" w:rsidP="004373F8">
            <w:pPr>
              <w:autoSpaceDE w:val="0"/>
              <w:autoSpaceDN w:val="0"/>
              <w:adjustRightInd w:val="0"/>
              <w:snapToGrid w:val="0"/>
              <w:spacing w:before="120"/>
            </w:pPr>
            <w:r w:rsidRPr="00FD7920">
              <w:t xml:space="preserve">Base (monthly) rate – </w:t>
            </w:r>
          </w:p>
          <w:p w:rsidR="00606D4A" w:rsidRPr="00FD7920" w:rsidRDefault="00606D4A" w:rsidP="004373F8">
            <w:pPr>
              <w:autoSpaceDE w:val="0"/>
              <w:autoSpaceDN w:val="0"/>
              <w:adjustRightInd w:val="0"/>
              <w:snapToGrid w:val="0"/>
              <w:spacing w:before="120"/>
            </w:pPr>
            <w:r w:rsidRPr="00FD7920">
              <w:t>5/8” x 3/4”</w:t>
            </w:r>
          </w:p>
        </w:tc>
        <w:tc>
          <w:tcPr>
            <w:tcW w:w="2925" w:type="dxa"/>
          </w:tcPr>
          <w:p w:rsidR="00606D4A" w:rsidRPr="00FD7920" w:rsidRDefault="00606D4A" w:rsidP="00040D0A">
            <w:pPr>
              <w:autoSpaceDE w:val="0"/>
              <w:autoSpaceDN w:val="0"/>
              <w:adjustRightInd w:val="0"/>
              <w:snapToGrid w:val="0"/>
              <w:spacing w:before="120"/>
            </w:pPr>
            <w:r w:rsidRPr="00FD7920">
              <w:t>$</w:t>
            </w:r>
            <w:r w:rsidR="00040D0A" w:rsidRPr="00FD7920">
              <w:t>117.73</w:t>
            </w:r>
          </w:p>
        </w:tc>
        <w:tc>
          <w:tcPr>
            <w:tcW w:w="2925" w:type="dxa"/>
          </w:tcPr>
          <w:p w:rsidR="00606D4A" w:rsidRPr="00FD7920" w:rsidRDefault="00606D4A" w:rsidP="004373F8">
            <w:pPr>
              <w:autoSpaceDE w:val="0"/>
              <w:autoSpaceDN w:val="0"/>
              <w:adjustRightInd w:val="0"/>
              <w:snapToGrid w:val="0"/>
              <w:spacing w:before="120"/>
            </w:pPr>
            <w:r w:rsidRPr="00FD7920">
              <w:t>$</w:t>
            </w:r>
            <w:r w:rsidR="00040D0A" w:rsidRPr="00FD7920">
              <w:t>70</w:t>
            </w:r>
            <w:r w:rsidRPr="00FD7920">
              <w:t>.00</w:t>
            </w:r>
          </w:p>
        </w:tc>
      </w:tr>
      <w:tr w:rsidR="00606D4A" w:rsidRPr="009A27E4" w:rsidTr="004373F8">
        <w:trPr>
          <w:trHeight w:val="458"/>
          <w:jc w:val="center"/>
        </w:trPr>
        <w:tc>
          <w:tcPr>
            <w:tcW w:w="2605" w:type="dxa"/>
          </w:tcPr>
          <w:p w:rsidR="00040D0A" w:rsidRPr="00FD7920" w:rsidRDefault="00606D4A" w:rsidP="004373F8">
            <w:pPr>
              <w:autoSpaceDE w:val="0"/>
              <w:autoSpaceDN w:val="0"/>
              <w:adjustRightInd w:val="0"/>
              <w:snapToGrid w:val="0"/>
              <w:spacing w:before="120"/>
            </w:pPr>
            <w:r w:rsidRPr="00FD7920">
              <w:t xml:space="preserve">Base (monthly) rate – </w:t>
            </w:r>
          </w:p>
          <w:p w:rsidR="00606D4A" w:rsidRPr="00FD7920" w:rsidRDefault="00040D0A" w:rsidP="004373F8">
            <w:pPr>
              <w:autoSpaceDE w:val="0"/>
              <w:autoSpaceDN w:val="0"/>
              <w:adjustRightInd w:val="0"/>
              <w:snapToGrid w:val="0"/>
              <w:spacing w:before="120"/>
            </w:pPr>
            <w:r w:rsidRPr="00FD7920">
              <w:t xml:space="preserve">minimum </w:t>
            </w:r>
            <w:r w:rsidR="00606D4A" w:rsidRPr="00FD7920">
              <w:t>1”</w:t>
            </w:r>
          </w:p>
        </w:tc>
        <w:tc>
          <w:tcPr>
            <w:tcW w:w="2925" w:type="dxa"/>
          </w:tcPr>
          <w:p w:rsidR="00606D4A" w:rsidRPr="00FD7920" w:rsidRDefault="00606D4A" w:rsidP="00040D0A">
            <w:pPr>
              <w:autoSpaceDE w:val="0"/>
              <w:autoSpaceDN w:val="0"/>
              <w:adjustRightInd w:val="0"/>
              <w:snapToGrid w:val="0"/>
              <w:spacing w:before="120"/>
            </w:pPr>
            <w:r w:rsidRPr="00FD7920">
              <w:t>$</w:t>
            </w:r>
            <w:r w:rsidR="00040D0A" w:rsidRPr="00FD7920">
              <w:t>201.83</w:t>
            </w:r>
          </w:p>
        </w:tc>
        <w:tc>
          <w:tcPr>
            <w:tcW w:w="2925" w:type="dxa"/>
          </w:tcPr>
          <w:p w:rsidR="00606D4A" w:rsidRPr="00FD7920" w:rsidRDefault="00606D4A" w:rsidP="004373F8">
            <w:pPr>
              <w:autoSpaceDE w:val="0"/>
              <w:autoSpaceDN w:val="0"/>
              <w:adjustRightInd w:val="0"/>
              <w:snapToGrid w:val="0"/>
              <w:spacing w:before="120"/>
            </w:pPr>
            <w:r w:rsidRPr="00FD7920">
              <w:t>$120.00</w:t>
            </w:r>
          </w:p>
        </w:tc>
      </w:tr>
      <w:tr w:rsidR="00040D0A" w:rsidRPr="009A27E4" w:rsidTr="004373F8">
        <w:trPr>
          <w:trHeight w:val="458"/>
          <w:jc w:val="center"/>
        </w:trPr>
        <w:tc>
          <w:tcPr>
            <w:tcW w:w="2605" w:type="dxa"/>
          </w:tcPr>
          <w:p w:rsidR="00040D0A" w:rsidRPr="00FD7920" w:rsidRDefault="00040D0A" w:rsidP="004373F8">
            <w:pPr>
              <w:autoSpaceDE w:val="0"/>
              <w:autoSpaceDN w:val="0"/>
              <w:adjustRightInd w:val="0"/>
              <w:snapToGrid w:val="0"/>
              <w:spacing w:before="120"/>
            </w:pPr>
            <w:r w:rsidRPr="00FD7920">
              <w:t xml:space="preserve">Base (monthly) rate – </w:t>
            </w:r>
          </w:p>
          <w:p w:rsidR="00040D0A" w:rsidRPr="00FD7920" w:rsidRDefault="00040D0A" w:rsidP="004373F8">
            <w:pPr>
              <w:autoSpaceDE w:val="0"/>
              <w:autoSpaceDN w:val="0"/>
              <w:adjustRightInd w:val="0"/>
              <w:snapToGrid w:val="0"/>
              <w:spacing w:before="120"/>
            </w:pPr>
            <w:r w:rsidRPr="00FD7920">
              <w:t>minimum 2”</w:t>
            </w:r>
          </w:p>
        </w:tc>
        <w:tc>
          <w:tcPr>
            <w:tcW w:w="2925" w:type="dxa"/>
          </w:tcPr>
          <w:p w:rsidR="00040D0A" w:rsidRPr="00FD7920" w:rsidRDefault="00040D0A" w:rsidP="00040D0A">
            <w:pPr>
              <w:autoSpaceDE w:val="0"/>
              <w:autoSpaceDN w:val="0"/>
              <w:adjustRightInd w:val="0"/>
              <w:snapToGrid w:val="0"/>
              <w:spacing w:before="120"/>
            </w:pPr>
            <w:r w:rsidRPr="00FD7920">
              <w:t>$605.49</w:t>
            </w:r>
          </w:p>
        </w:tc>
        <w:tc>
          <w:tcPr>
            <w:tcW w:w="2925" w:type="dxa"/>
          </w:tcPr>
          <w:p w:rsidR="00040D0A" w:rsidRPr="00FD7920" w:rsidRDefault="00040D0A" w:rsidP="00040D0A">
            <w:pPr>
              <w:autoSpaceDE w:val="0"/>
              <w:autoSpaceDN w:val="0"/>
              <w:adjustRightInd w:val="0"/>
              <w:snapToGrid w:val="0"/>
              <w:spacing w:before="120"/>
            </w:pPr>
            <w:r w:rsidRPr="00FD7920">
              <w:t>$360.00</w:t>
            </w:r>
          </w:p>
        </w:tc>
      </w:tr>
      <w:tr w:rsidR="00040D0A" w:rsidRPr="009A27E4" w:rsidTr="004373F8">
        <w:trPr>
          <w:trHeight w:val="458"/>
          <w:jc w:val="center"/>
        </w:trPr>
        <w:tc>
          <w:tcPr>
            <w:tcW w:w="2605" w:type="dxa"/>
          </w:tcPr>
          <w:p w:rsidR="00040D0A" w:rsidRPr="00FD7920" w:rsidRDefault="00040D0A" w:rsidP="004373F8">
            <w:pPr>
              <w:autoSpaceDE w:val="0"/>
              <w:autoSpaceDN w:val="0"/>
              <w:adjustRightInd w:val="0"/>
              <w:snapToGrid w:val="0"/>
              <w:spacing w:before="120"/>
            </w:pPr>
            <w:r w:rsidRPr="00FD7920">
              <w:t xml:space="preserve">Base (monthly) rate – </w:t>
            </w:r>
          </w:p>
          <w:p w:rsidR="00040D0A" w:rsidRPr="00FD7920" w:rsidRDefault="00040D0A" w:rsidP="004373F8">
            <w:pPr>
              <w:autoSpaceDE w:val="0"/>
              <w:autoSpaceDN w:val="0"/>
              <w:adjustRightInd w:val="0"/>
              <w:snapToGrid w:val="0"/>
              <w:spacing w:before="120"/>
            </w:pPr>
            <w:r w:rsidRPr="00FD7920">
              <w:t>minimum 4”</w:t>
            </w:r>
          </w:p>
        </w:tc>
        <w:tc>
          <w:tcPr>
            <w:tcW w:w="2925" w:type="dxa"/>
          </w:tcPr>
          <w:p w:rsidR="00040D0A" w:rsidRPr="00FD7920" w:rsidRDefault="00040D0A" w:rsidP="00040D0A">
            <w:pPr>
              <w:autoSpaceDE w:val="0"/>
              <w:autoSpaceDN w:val="0"/>
              <w:adjustRightInd w:val="0"/>
              <w:snapToGrid w:val="0"/>
              <w:spacing w:before="120"/>
            </w:pPr>
            <w:r w:rsidRPr="00FD7920">
              <w:t>$1,850.12</w:t>
            </w:r>
          </w:p>
        </w:tc>
        <w:tc>
          <w:tcPr>
            <w:tcW w:w="2925" w:type="dxa"/>
          </w:tcPr>
          <w:p w:rsidR="00040D0A" w:rsidRPr="00FD7920" w:rsidRDefault="00040D0A" w:rsidP="00040D0A">
            <w:pPr>
              <w:autoSpaceDE w:val="0"/>
              <w:autoSpaceDN w:val="0"/>
              <w:adjustRightInd w:val="0"/>
              <w:snapToGrid w:val="0"/>
              <w:spacing w:before="120"/>
            </w:pPr>
            <w:r w:rsidRPr="00FD7920">
              <w:t>$1,100.00</w:t>
            </w:r>
          </w:p>
        </w:tc>
      </w:tr>
      <w:tr w:rsidR="00606D4A" w:rsidRPr="009A27E4" w:rsidTr="004373F8">
        <w:trPr>
          <w:jc w:val="center"/>
        </w:trPr>
        <w:tc>
          <w:tcPr>
            <w:tcW w:w="2605" w:type="dxa"/>
          </w:tcPr>
          <w:p w:rsidR="00606D4A" w:rsidRPr="00FD7920" w:rsidRDefault="00040D0A" w:rsidP="004373F8">
            <w:pPr>
              <w:autoSpaceDE w:val="0"/>
              <w:autoSpaceDN w:val="0"/>
              <w:adjustRightInd w:val="0"/>
              <w:snapToGrid w:val="0"/>
              <w:spacing w:before="120"/>
            </w:pPr>
            <w:r w:rsidRPr="00FD7920">
              <w:t>All</w:t>
            </w:r>
            <w:r w:rsidR="00606D4A" w:rsidRPr="00FD7920">
              <w:t xml:space="preserve"> gallons</w:t>
            </w:r>
          </w:p>
        </w:tc>
        <w:tc>
          <w:tcPr>
            <w:tcW w:w="2925" w:type="dxa"/>
          </w:tcPr>
          <w:p w:rsidR="00606D4A" w:rsidRPr="00FD7920" w:rsidRDefault="00606D4A" w:rsidP="004373F8">
            <w:pPr>
              <w:autoSpaceDE w:val="0"/>
              <w:autoSpaceDN w:val="0"/>
              <w:adjustRightInd w:val="0"/>
              <w:snapToGrid w:val="0"/>
              <w:spacing w:before="120"/>
            </w:pPr>
            <w:r w:rsidRPr="00FD7920">
              <w:t>$</w:t>
            </w:r>
            <w:r w:rsidR="00040D0A" w:rsidRPr="00FD7920">
              <w:t>13.4</w:t>
            </w:r>
            <w:r w:rsidRPr="00FD7920">
              <w:t>6 per thousand gallons</w:t>
            </w:r>
          </w:p>
        </w:tc>
        <w:tc>
          <w:tcPr>
            <w:tcW w:w="2925" w:type="dxa"/>
          </w:tcPr>
          <w:p w:rsidR="00606D4A" w:rsidRPr="00FD7920" w:rsidRDefault="00606D4A" w:rsidP="00040D0A">
            <w:pPr>
              <w:autoSpaceDE w:val="0"/>
              <w:autoSpaceDN w:val="0"/>
              <w:adjustRightInd w:val="0"/>
              <w:snapToGrid w:val="0"/>
              <w:spacing w:before="120"/>
            </w:pPr>
            <w:r w:rsidRPr="00FD7920">
              <w:t>$</w:t>
            </w:r>
            <w:r w:rsidR="00040D0A" w:rsidRPr="00FD7920">
              <w:t>8.00</w:t>
            </w:r>
            <w:r w:rsidRPr="00FD7920">
              <w:t xml:space="preserve"> per thousand gallons</w:t>
            </w:r>
          </w:p>
        </w:tc>
      </w:tr>
    </w:tbl>
    <w:p w:rsidR="00B00C05" w:rsidRPr="009A27E4" w:rsidRDefault="00B00C05" w:rsidP="00FD7920">
      <w:pPr>
        <w:pStyle w:val="BodyText"/>
        <w:spacing w:before="240"/>
        <w:rPr>
          <w:color w:val="C00000"/>
        </w:rPr>
      </w:pPr>
      <w:r w:rsidRPr="0011310C">
        <w:t xml:space="preserve">On </w:t>
      </w:r>
      <w:r w:rsidR="00FD7920" w:rsidRPr="0011310C">
        <w:t>August 29</w:t>
      </w:r>
      <w:r w:rsidRPr="0011310C">
        <w:t>,</w:t>
      </w:r>
      <w:r w:rsidR="00FD7920" w:rsidRPr="0011310C">
        <w:t xml:space="preserve"> 2017,</w:t>
      </w:r>
      <w:r w:rsidRPr="0011310C">
        <w:t xml:space="preserve"> </w:t>
      </w:r>
      <w:r w:rsidR="00FD7920" w:rsidRPr="0011310C">
        <w:t>this proceeding was</w:t>
      </w:r>
      <w:r w:rsidRPr="0011310C">
        <w:t xml:space="preserve"> referr</w:t>
      </w:r>
      <w:r w:rsidR="00FD7920" w:rsidRPr="0011310C">
        <w:t>ed</w:t>
      </w:r>
      <w:r w:rsidRPr="0011310C">
        <w:t xml:space="preserve"> to the State Office of Adm</w:t>
      </w:r>
      <w:r w:rsidR="0011310C" w:rsidRPr="0011310C">
        <w:t xml:space="preserve">inistrative Hearings (SOAH).  West Wise and its ratepayers were ordered, and other interested parties were invited, to </w:t>
      </w:r>
      <w:r w:rsidRPr="0011310C">
        <w:t xml:space="preserve">file a list of issues to be addressed in this proceeding.  </w:t>
      </w:r>
      <w:r w:rsidR="0011310C" w:rsidRPr="0011310C">
        <w:t>West Wise</w:t>
      </w:r>
      <w:r w:rsidRPr="0011310C">
        <w:t xml:space="preserve"> and Commission Staff timely filed </w:t>
      </w:r>
      <w:r w:rsidR="0011310C" w:rsidRPr="0011310C">
        <w:t>separate</w:t>
      </w:r>
      <w:r w:rsidRPr="0011310C">
        <w:t xml:space="preserve"> list</w:t>
      </w:r>
      <w:r w:rsidR="0011310C" w:rsidRPr="0011310C">
        <w:t>s</w:t>
      </w:r>
      <w:r w:rsidRPr="0011310C">
        <w:t xml:space="preserve"> of issues</w:t>
      </w:r>
      <w:r w:rsidR="0011310C">
        <w:t xml:space="preserve"> on September 12</w:t>
      </w:r>
      <w:r w:rsidRPr="0011310C">
        <w:t xml:space="preserve">.  </w:t>
      </w:r>
    </w:p>
    <w:p w:rsidR="006F2036" w:rsidRPr="0011310C" w:rsidRDefault="006F2036" w:rsidP="006F2036">
      <w:pPr>
        <w:pStyle w:val="Heading1"/>
        <w:keepLines w:val="0"/>
        <w:tabs>
          <w:tab w:val="clear" w:pos="360"/>
        </w:tabs>
        <w:spacing w:before="480"/>
      </w:pPr>
      <w:r w:rsidRPr="0011310C">
        <w:t xml:space="preserve">Issues to be </w:t>
      </w:r>
      <w:proofErr w:type="gramStart"/>
      <w:r w:rsidRPr="0011310C">
        <w:t>Addressed</w:t>
      </w:r>
      <w:proofErr w:type="gramEnd"/>
    </w:p>
    <w:p w:rsidR="006F2036" w:rsidRPr="0011310C" w:rsidRDefault="006F2036" w:rsidP="006F2036">
      <w:pPr>
        <w:pStyle w:val="BodyText"/>
      </w:pPr>
      <w:r w:rsidRPr="0011310C">
        <w:t xml:space="preserve">The Commission must provide to the administrative law judge </w:t>
      </w:r>
      <w:r w:rsidR="0011310C">
        <w:t xml:space="preserve">(ALJ) </w:t>
      </w:r>
      <w:r w:rsidRPr="0011310C">
        <w:t>a list of issues or areas to be addressed in any proceeding referred to SOAH.</w:t>
      </w:r>
      <w:r w:rsidRPr="0011310C">
        <w:rPr>
          <w:rStyle w:val="FootnoteReference"/>
        </w:rPr>
        <w:footnoteReference w:id="6"/>
      </w:r>
      <w:r w:rsidRPr="0011310C">
        <w:t xml:space="preserve">  After reviewing the pleadings submitted by the parties, the Commission identifies the following issues that must be addressed in this docket:</w:t>
      </w:r>
    </w:p>
    <w:p w:rsidR="00B00C05" w:rsidRPr="0011310C" w:rsidRDefault="00B00C05" w:rsidP="00B00C05">
      <w:pPr>
        <w:pStyle w:val="IssueList"/>
      </w:pPr>
      <w:r w:rsidRPr="0011310C">
        <w:t xml:space="preserve">Are the </w:t>
      </w:r>
      <w:r w:rsidR="0011310C" w:rsidRPr="0011310C">
        <w:t xml:space="preserve">retail water </w:t>
      </w:r>
      <w:r w:rsidRPr="0011310C">
        <w:t xml:space="preserve">rates being charged by </w:t>
      </w:r>
      <w:r w:rsidR="0011310C" w:rsidRPr="0011310C">
        <w:t>West Wise Special Utility District</w:t>
      </w:r>
      <w:r w:rsidRPr="0011310C">
        <w:t xml:space="preserve"> just and reasonable?</w:t>
      </w:r>
      <w:r w:rsidRPr="0011310C">
        <w:rPr>
          <w:vertAlign w:val="superscript"/>
        </w:rPr>
        <w:footnoteReference w:id="7"/>
      </w:r>
      <w:r w:rsidRPr="0011310C">
        <w:t xml:space="preserve">  Are the rates unreasonably preferential, prejudicial, or discriminatory?  Are the rates sufficient, equitable, and consistent in application to each class of customers?</w:t>
      </w:r>
    </w:p>
    <w:p w:rsidR="00B00C05" w:rsidRPr="0011310C" w:rsidRDefault="00B00C05" w:rsidP="00B00C05">
      <w:pPr>
        <w:pStyle w:val="IssueList"/>
      </w:pPr>
      <w:r w:rsidRPr="0011310C">
        <w:lastRenderedPageBreak/>
        <w:t>If the rates are just and reasonable, are not unreasonably preferential, prejudicial, or discriminatory, and are sufficient, equitable, and consistent in application to each class of customers, must this appeal be dismissed?</w:t>
      </w:r>
      <w:r w:rsidRPr="0011310C">
        <w:rPr>
          <w:vertAlign w:val="superscript"/>
        </w:rPr>
        <w:footnoteReference w:id="8"/>
      </w:r>
    </w:p>
    <w:p w:rsidR="00B00C05" w:rsidRPr="0011310C" w:rsidRDefault="00B00C05" w:rsidP="00B00C05">
      <w:pPr>
        <w:pStyle w:val="IssueList"/>
      </w:pPr>
      <w:r w:rsidRPr="0011310C">
        <w:t xml:space="preserve">Did the petition appealing the rate change by </w:t>
      </w:r>
      <w:r w:rsidR="0011310C" w:rsidRPr="0011310C">
        <w:rPr>
          <w:szCs w:val="24"/>
        </w:rPr>
        <w:t>West Wise</w:t>
      </w:r>
      <w:r w:rsidRPr="0011310C">
        <w:t xml:space="preserve"> follow the requirements of TWC</w:t>
      </w:r>
      <w:r w:rsidR="00EA3299">
        <w:t> </w:t>
      </w:r>
      <w:r w:rsidRPr="0011310C">
        <w:rPr>
          <w:lang w:val="pt-BR"/>
        </w:rPr>
        <w:t>§§</w:t>
      </w:r>
      <w:r w:rsidR="00EA3299">
        <w:rPr>
          <w:lang w:val="pt-BR"/>
        </w:rPr>
        <w:t> </w:t>
      </w:r>
      <w:r w:rsidRPr="0011310C">
        <w:t>13.043(b), (c), and (d); 16 Texas Administrative Code</w:t>
      </w:r>
      <w:r w:rsidRPr="0011310C">
        <w:rPr>
          <w:lang w:val="pt-BR"/>
        </w:rPr>
        <w:t xml:space="preserve"> (TAC) §§</w:t>
      </w:r>
      <w:r w:rsidRPr="0011310C">
        <w:t xml:space="preserve"> 24.41(b), (c), and (d); and 16 TAC </w:t>
      </w:r>
      <w:r w:rsidRPr="0011310C">
        <w:rPr>
          <w:lang w:val="pt-BR"/>
        </w:rPr>
        <w:t>§§</w:t>
      </w:r>
      <w:r w:rsidRPr="0011310C">
        <w:t xml:space="preserve"> 24.42(a) and (b)?</w:t>
      </w:r>
    </w:p>
    <w:p w:rsidR="00B00C05" w:rsidRPr="0011310C" w:rsidRDefault="00B00C05" w:rsidP="00B00C05">
      <w:pPr>
        <w:pStyle w:val="Issuesublist"/>
      </w:pPr>
      <w:r w:rsidRPr="0011310C">
        <w:t xml:space="preserve">Was the petition filed within 90 days after the effective date of the rate change?  TWC </w:t>
      </w:r>
      <w:r w:rsidRPr="0011310C">
        <w:rPr>
          <w:lang w:val="pt-BR"/>
        </w:rPr>
        <w:t xml:space="preserve">§ </w:t>
      </w:r>
      <w:r w:rsidRPr="0011310C">
        <w:t>13.043(c) and 16 TAC</w:t>
      </w:r>
      <w:r w:rsidRPr="0011310C">
        <w:rPr>
          <w:lang w:val="pt-BR"/>
        </w:rPr>
        <w:t xml:space="preserve"> § 24.41(b).</w:t>
      </w:r>
    </w:p>
    <w:p w:rsidR="00B00C05" w:rsidRPr="0011310C" w:rsidRDefault="00B00C05" w:rsidP="00B00C05">
      <w:pPr>
        <w:pStyle w:val="Issuesublist"/>
      </w:pPr>
      <w:r w:rsidRPr="0011310C">
        <w:t>What number of ratepayers had their rates changed? TWC §</w:t>
      </w:r>
      <w:r w:rsidRPr="0011310C">
        <w:rPr>
          <w:lang w:val="pt-BR"/>
        </w:rPr>
        <w:t xml:space="preserve">§ </w:t>
      </w:r>
      <w:r w:rsidRPr="0011310C">
        <w:t>13.043(c) and (d) and 16 TAC</w:t>
      </w:r>
      <w:r w:rsidRPr="0011310C">
        <w:rPr>
          <w:lang w:val="pt-BR"/>
        </w:rPr>
        <w:t xml:space="preserve"> §</w:t>
      </w:r>
      <w:r w:rsidRPr="0011310C">
        <w:t xml:space="preserve"> 24.41(d).</w:t>
      </w:r>
    </w:p>
    <w:p w:rsidR="00B00C05" w:rsidRDefault="00B00C05" w:rsidP="00B00C05">
      <w:pPr>
        <w:pStyle w:val="Issuesublist"/>
      </w:pPr>
      <w:r w:rsidRPr="0011310C">
        <w:t xml:space="preserve">Did the </w:t>
      </w:r>
      <w:proofErr w:type="gramStart"/>
      <w:r w:rsidRPr="0011310C">
        <w:t>lesser</w:t>
      </w:r>
      <w:proofErr w:type="gramEnd"/>
      <w:r w:rsidRPr="0011310C">
        <w:t xml:space="preserve"> of 10,000 or 10% of those ratepayers file valid protests to </w:t>
      </w:r>
      <w:r w:rsidR="0011310C" w:rsidRPr="0011310C">
        <w:rPr>
          <w:szCs w:val="24"/>
        </w:rPr>
        <w:t>West Wise’s</w:t>
      </w:r>
      <w:r w:rsidRPr="0011310C">
        <w:t xml:space="preserve"> rate change?  TWC </w:t>
      </w:r>
      <w:r w:rsidRPr="0011310C">
        <w:rPr>
          <w:lang w:val="pt-BR"/>
        </w:rPr>
        <w:t xml:space="preserve">§ </w:t>
      </w:r>
      <w:r w:rsidRPr="0011310C">
        <w:t xml:space="preserve">13.043(c) and 16 TAC </w:t>
      </w:r>
      <w:r w:rsidRPr="0011310C">
        <w:rPr>
          <w:lang w:val="pt-BR"/>
        </w:rPr>
        <w:t>§</w:t>
      </w:r>
      <w:r w:rsidRPr="0011310C">
        <w:t xml:space="preserve"> 24.41(b).</w:t>
      </w:r>
    </w:p>
    <w:p w:rsidR="00D9316C" w:rsidRPr="0011310C" w:rsidRDefault="00D9316C" w:rsidP="00D9316C">
      <w:pPr>
        <w:pStyle w:val="Issuesublist"/>
      </w:pPr>
      <w:r w:rsidRPr="00D52369">
        <w:t>If the petition appealing the rate change did not follow the requirements of TWC </w:t>
      </w:r>
      <w:r w:rsidRPr="00D9316C">
        <w:rPr>
          <w:lang w:val="pt-BR"/>
        </w:rPr>
        <w:t>§§ </w:t>
      </w:r>
      <w:r w:rsidRPr="00D52369">
        <w:t xml:space="preserve">13.043(b), (c), and (d); 16 </w:t>
      </w:r>
      <w:r w:rsidRPr="00D9316C">
        <w:rPr>
          <w:lang w:val="pt-BR"/>
        </w:rPr>
        <w:t>TAC §§</w:t>
      </w:r>
      <w:r w:rsidRPr="00D52369">
        <w:t xml:space="preserve"> 24.41(b), (c), and (d); and 16 TAC </w:t>
      </w:r>
      <w:r w:rsidRPr="00D9316C">
        <w:rPr>
          <w:lang w:val="pt-BR"/>
        </w:rPr>
        <w:t>§§</w:t>
      </w:r>
      <w:r w:rsidRPr="00D52369">
        <w:t xml:space="preserve"> 24.42(a) and (b), must this appeal be dismissed?</w:t>
      </w:r>
    </w:p>
    <w:p w:rsidR="00B00C05" w:rsidRPr="0011310C" w:rsidRDefault="00B00C05" w:rsidP="00B00C05">
      <w:pPr>
        <w:pStyle w:val="IssueList"/>
      </w:pPr>
      <w:r w:rsidRPr="0011310C">
        <w:t xml:space="preserve">Considering only the information available to </w:t>
      </w:r>
      <w:r w:rsidR="0011310C" w:rsidRPr="0011310C">
        <w:t>West Wise’s</w:t>
      </w:r>
      <w:r w:rsidRPr="0011310C">
        <w:t xml:space="preserve"> governing body</w:t>
      </w:r>
      <w:r w:rsidR="0011310C" w:rsidRPr="0011310C">
        <w:t xml:space="preserve"> at the time of its decision</w:t>
      </w:r>
      <w:r w:rsidRPr="0011310C">
        <w:t xml:space="preserve">, what are the just and reasonable rates for </w:t>
      </w:r>
      <w:r w:rsidR="0011310C" w:rsidRPr="0011310C">
        <w:rPr>
          <w:szCs w:val="24"/>
        </w:rPr>
        <w:t>West Wise</w:t>
      </w:r>
      <w:r w:rsidRPr="0011310C">
        <w:t xml:space="preserve"> that are sufficient, equitable, and consistent in application to each customer class and that are not unreasonably preferential, prejudicial, or discriminatory?  TWC </w:t>
      </w:r>
      <w:r w:rsidRPr="0011310C">
        <w:rPr>
          <w:lang w:val="pt-BR"/>
        </w:rPr>
        <w:t xml:space="preserve">§ </w:t>
      </w:r>
      <w:r w:rsidRPr="0011310C">
        <w:t>13.043(e) and (j) and 16 TAC</w:t>
      </w:r>
      <w:r w:rsidRPr="0011310C">
        <w:rPr>
          <w:lang w:val="pt-BR"/>
        </w:rPr>
        <w:t xml:space="preserve"> §§</w:t>
      </w:r>
      <w:r w:rsidRPr="0011310C">
        <w:t xml:space="preserve"> 24.41(e) and (i).</w:t>
      </w:r>
    </w:p>
    <w:p w:rsidR="00B00C05" w:rsidRPr="0011310C" w:rsidRDefault="00B00C05" w:rsidP="00B00C05">
      <w:pPr>
        <w:pStyle w:val="Issuesublist"/>
      </w:pPr>
      <w:r w:rsidRPr="0011310C">
        <w:t xml:space="preserve">What is the appropriate methodology to determine just and reasonable rates for </w:t>
      </w:r>
      <w:r w:rsidR="0011310C" w:rsidRPr="0011310C">
        <w:t>West Wise</w:t>
      </w:r>
      <w:r w:rsidRPr="0011310C">
        <w:t>?</w:t>
      </w:r>
    </w:p>
    <w:p w:rsidR="00B00C05" w:rsidRPr="0011310C" w:rsidRDefault="00B00C05" w:rsidP="00B00C05">
      <w:pPr>
        <w:pStyle w:val="Issuesublist"/>
      </w:pPr>
      <w:r w:rsidRPr="0011310C">
        <w:t xml:space="preserve">What is the revenue requirement that would give </w:t>
      </w:r>
      <w:r w:rsidR="0011310C" w:rsidRPr="0011310C">
        <w:rPr>
          <w:szCs w:val="24"/>
        </w:rPr>
        <w:t>West Wise</w:t>
      </w:r>
      <w:r w:rsidRPr="0011310C">
        <w:t xml:space="preserve"> sufficient funds to provide adequate retail water service?</w:t>
      </w:r>
    </w:p>
    <w:p w:rsidR="00B00C05" w:rsidRPr="0011310C" w:rsidRDefault="00B00C05" w:rsidP="00B00C05">
      <w:pPr>
        <w:pStyle w:val="Issuesublist"/>
      </w:pPr>
      <w:r w:rsidRPr="0011310C">
        <w:t>What is the appropriate allocation of the revenue to customer classes?</w:t>
      </w:r>
    </w:p>
    <w:p w:rsidR="00B00C05" w:rsidRPr="0011310C" w:rsidRDefault="00B00C05" w:rsidP="00B00C05">
      <w:pPr>
        <w:pStyle w:val="Issuesublist"/>
      </w:pPr>
      <w:r w:rsidRPr="0011310C">
        <w:lastRenderedPageBreak/>
        <w:t xml:space="preserve">What is the appropriate design of rates for each class to recover </w:t>
      </w:r>
      <w:r w:rsidR="0011310C" w:rsidRPr="0011310C">
        <w:rPr>
          <w:szCs w:val="24"/>
        </w:rPr>
        <w:t>West Wise’s</w:t>
      </w:r>
      <w:r w:rsidRPr="0011310C">
        <w:t xml:space="preserve"> revenue requirement?</w:t>
      </w:r>
    </w:p>
    <w:p w:rsidR="00B00C05" w:rsidRPr="0011310C" w:rsidRDefault="00B00C05" w:rsidP="00B00C05">
      <w:pPr>
        <w:pStyle w:val="IssueList"/>
      </w:pPr>
      <w:r w:rsidRPr="0011310C">
        <w:t>Should the Commission establish or approve interim rates to be in effect until a final decision is made?</w:t>
      </w:r>
      <w:r w:rsidRPr="0011310C">
        <w:rPr>
          <w:rStyle w:val="FootnoteReference"/>
          <w:rFonts w:eastAsiaTheme="majorEastAsia"/>
        </w:rPr>
        <w:t xml:space="preserve"> </w:t>
      </w:r>
      <w:r w:rsidRPr="0011310C">
        <w:t xml:space="preserve"> TWC § 13.043(h) and 16 TAC</w:t>
      </w:r>
      <w:r w:rsidRPr="0011310C">
        <w:rPr>
          <w:lang w:val="pt-BR"/>
        </w:rPr>
        <w:t xml:space="preserve"> §§</w:t>
      </w:r>
      <w:r w:rsidRPr="0011310C">
        <w:t xml:space="preserve"> 24.41(e</w:t>
      </w:r>
      <w:proofErr w:type="gramStart"/>
      <w:r w:rsidRPr="0011310C">
        <w:t>)(</w:t>
      </w:r>
      <w:proofErr w:type="gramEnd"/>
      <w:r w:rsidRPr="0011310C">
        <w:t>6) and (h).</w:t>
      </w:r>
    </w:p>
    <w:p w:rsidR="00B00C05" w:rsidRPr="0011310C" w:rsidRDefault="00B00C05" w:rsidP="00B00C05">
      <w:pPr>
        <w:pStyle w:val="IssueList"/>
      </w:pPr>
      <w:r w:rsidRPr="0011310C">
        <w:t xml:space="preserve">What are the reasonable expenses incurred by </w:t>
      </w:r>
      <w:r w:rsidR="0011310C" w:rsidRPr="0011310C">
        <w:rPr>
          <w:szCs w:val="24"/>
        </w:rPr>
        <w:t>West Wise</w:t>
      </w:r>
      <w:r w:rsidRPr="0011310C">
        <w:t xml:space="preserve"> in this proceeding?  TWC </w:t>
      </w:r>
      <w:r w:rsidRPr="0011310C">
        <w:rPr>
          <w:lang w:val="pt-BR"/>
        </w:rPr>
        <w:t>§ </w:t>
      </w:r>
      <w:r w:rsidRPr="0011310C">
        <w:t>13.043(e) and 16 TAC</w:t>
      </w:r>
      <w:r w:rsidRPr="0011310C">
        <w:rPr>
          <w:lang w:val="pt-BR"/>
        </w:rPr>
        <w:t xml:space="preserve"> §</w:t>
      </w:r>
      <w:r w:rsidRPr="0011310C">
        <w:t xml:space="preserve"> 24.41(e</w:t>
      </w:r>
      <w:proofErr w:type="gramStart"/>
      <w:r w:rsidRPr="0011310C">
        <w:t>)(</w:t>
      </w:r>
      <w:proofErr w:type="gramEnd"/>
      <w:r w:rsidRPr="0011310C">
        <w:t>2).</w:t>
      </w:r>
    </w:p>
    <w:p w:rsidR="00B00C05" w:rsidRPr="0011310C" w:rsidRDefault="00B00C05" w:rsidP="00B00C05">
      <w:pPr>
        <w:pStyle w:val="Issuesublist"/>
      </w:pPr>
      <w:r w:rsidRPr="0011310C">
        <w:t>Should the Commission allow recovery of these reasonable expenses?</w:t>
      </w:r>
    </w:p>
    <w:p w:rsidR="00B00C05" w:rsidRPr="0011310C" w:rsidRDefault="00B00C05" w:rsidP="00B00C05">
      <w:pPr>
        <w:pStyle w:val="Issuesublist"/>
      </w:pPr>
      <w:r w:rsidRPr="0011310C">
        <w:t>If so, what is the appropriate recovery mechanism?</w:t>
      </w:r>
    </w:p>
    <w:p w:rsidR="00B00C05" w:rsidRPr="0011310C" w:rsidRDefault="00B00C05" w:rsidP="00B00C05">
      <w:pPr>
        <w:pStyle w:val="IssueList"/>
      </w:pPr>
      <w:r w:rsidRPr="0011310C">
        <w:t xml:space="preserve">What is the appropriate effective date of the rates fixed by the Commission in this proceeding?  TWC </w:t>
      </w:r>
      <w:r w:rsidRPr="0011310C">
        <w:rPr>
          <w:lang w:val="pt-BR"/>
        </w:rPr>
        <w:t xml:space="preserve">§ </w:t>
      </w:r>
      <w:r w:rsidRPr="0011310C">
        <w:t xml:space="preserve">13.043(e) and 16 TAC </w:t>
      </w:r>
      <w:r w:rsidRPr="0011310C">
        <w:rPr>
          <w:lang w:val="pt-BR"/>
        </w:rPr>
        <w:t>§</w:t>
      </w:r>
      <w:r w:rsidRPr="0011310C">
        <w:t xml:space="preserve"> 24.41(e</w:t>
      </w:r>
      <w:proofErr w:type="gramStart"/>
      <w:r w:rsidRPr="0011310C">
        <w:t>)(</w:t>
      </w:r>
      <w:proofErr w:type="gramEnd"/>
      <w:r w:rsidRPr="0011310C">
        <w:t>3).</w:t>
      </w:r>
    </w:p>
    <w:p w:rsidR="00B00C05" w:rsidRPr="0011310C" w:rsidRDefault="00B00C05" w:rsidP="00B00C05">
      <w:pPr>
        <w:pStyle w:val="IssueList"/>
      </w:pPr>
      <w:r w:rsidRPr="0011310C">
        <w:t xml:space="preserve">If the Commission establishes rates different than the rates set by </w:t>
      </w:r>
      <w:r w:rsidR="0011310C" w:rsidRPr="0011310C">
        <w:rPr>
          <w:szCs w:val="24"/>
        </w:rPr>
        <w:t>West Wise’s board</w:t>
      </w:r>
      <w:r w:rsidRPr="0011310C">
        <w:t xml:space="preserve">, should the Commission order refunds or allow surcharges to recover lost revenues?  If so, what is the appropriate amount and over what time period should the refund or surcharge be in place?  TWC </w:t>
      </w:r>
      <w:r w:rsidRPr="0011310C">
        <w:rPr>
          <w:lang w:val="pt-BR"/>
        </w:rPr>
        <w:t xml:space="preserve">§ </w:t>
      </w:r>
      <w:r w:rsidRPr="0011310C">
        <w:t xml:space="preserve">13.043(e) and 16 TAC </w:t>
      </w:r>
      <w:r w:rsidRPr="0011310C">
        <w:rPr>
          <w:lang w:val="pt-BR"/>
        </w:rPr>
        <w:t>§</w:t>
      </w:r>
      <w:r w:rsidRPr="0011310C">
        <w:t xml:space="preserve"> 24.41(e</w:t>
      </w:r>
      <w:proofErr w:type="gramStart"/>
      <w:r w:rsidRPr="0011310C">
        <w:t>)(</w:t>
      </w:r>
      <w:proofErr w:type="gramEnd"/>
      <w:r w:rsidRPr="0011310C">
        <w:t xml:space="preserve">4) .       </w:t>
      </w:r>
    </w:p>
    <w:p w:rsidR="006F2036" w:rsidRPr="0011310C" w:rsidRDefault="006F2036" w:rsidP="00B00C05">
      <w:pPr>
        <w:pStyle w:val="BodyText"/>
      </w:pPr>
      <w:r w:rsidRPr="0011310C">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may identify and provide to the ALJ in the future any additional issues or areas that must be addressed, as permitted under</w:t>
      </w:r>
      <w:r w:rsidRPr="0011310C">
        <w:rPr>
          <w:smallCaps/>
        </w:rPr>
        <w:t xml:space="preserve"> </w:t>
      </w:r>
      <w:r w:rsidRPr="0011310C">
        <w:t>Tex. Gov’t Code Ann. § 2003.049(e).</w:t>
      </w:r>
    </w:p>
    <w:p w:rsidR="00EA3299" w:rsidRDefault="00EA3299" w:rsidP="00EA3299">
      <w:pPr>
        <w:pStyle w:val="Heading1"/>
      </w:pPr>
      <w:r w:rsidRPr="003C35B5">
        <w:t>Effect of Preliminary Order</w:t>
      </w:r>
    </w:p>
    <w:p w:rsidR="006F2036" w:rsidRPr="0011310C" w:rsidRDefault="006F2036" w:rsidP="006F2036">
      <w:pPr>
        <w:pStyle w:val="BodyText"/>
      </w:pPr>
      <w:r w:rsidRPr="0011310C">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6F2036" w:rsidRPr="003C35B5" w:rsidRDefault="006F2036" w:rsidP="006F2036"/>
    <w:p w:rsidR="0011310C" w:rsidRDefault="0011310C">
      <w:pPr>
        <w:spacing w:after="160" w:line="259" w:lineRule="auto"/>
        <w:rPr>
          <w:b/>
        </w:rPr>
      </w:pPr>
    </w:p>
    <w:p w:rsidR="00160DCD" w:rsidRDefault="00160DCD" w:rsidP="00160DCD">
      <w:pPr>
        <w:pStyle w:val="Dateline"/>
      </w:pPr>
      <w:r>
        <w:t xml:space="preserve">Signed at Austin, Texas the ______ day of </w:t>
      </w:r>
      <w:r w:rsidR="00B00C05">
        <w:t>September 2017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2F3651" w:rsidRDefault="002F3651" w:rsidP="002F3651">
      <w:pPr>
        <w:pStyle w:val="Signatures"/>
      </w:pPr>
    </w:p>
    <w:p w:rsidR="002F3651" w:rsidRDefault="002F3651" w:rsidP="002F3651">
      <w:pPr>
        <w:pStyle w:val="Signatures"/>
      </w:pPr>
    </w:p>
    <w:p w:rsidR="002F3651" w:rsidRDefault="002F3651" w:rsidP="002F3651">
      <w:pPr>
        <w:pStyle w:val="Signatures"/>
      </w:pPr>
    </w:p>
    <w:p w:rsidR="002F3651" w:rsidRDefault="002F3651" w:rsidP="002F3651">
      <w:pPr>
        <w:pStyle w:val="Signatures"/>
      </w:pPr>
      <w:r w:rsidRPr="00160DCD">
        <w:t>______________________________________________</w:t>
      </w:r>
    </w:p>
    <w:p w:rsidR="002F3651" w:rsidRDefault="002F3651" w:rsidP="002F3651">
      <w:pPr>
        <w:pStyle w:val="Signatures"/>
      </w:pPr>
      <w:r>
        <w:t>DEANN T. WALKER,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5E0F93" w:rsidP="0062202F">
      <w:pPr>
        <w:pStyle w:val="EndMatter"/>
      </w:pPr>
      <w:fldSimple w:instr=" FILENAME  \* Lower \p  \* MERGEFORMAT ">
        <w:r w:rsidR="003F593B">
          <w:rPr>
            <w:noProof/>
          </w:rPr>
          <w:t>q:\cadm\orders\prelim\47000\47288 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C05" w:rsidRDefault="00B00C05" w:rsidP="00D03394">
      <w:r>
        <w:separator/>
      </w:r>
    </w:p>
  </w:endnote>
  <w:endnote w:type="continuationSeparator" w:id="0">
    <w:p w:rsidR="00B00C05" w:rsidRDefault="00B00C0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C05" w:rsidRDefault="00B00C05" w:rsidP="00D03394">
      <w:r>
        <w:separator/>
      </w:r>
    </w:p>
  </w:footnote>
  <w:footnote w:type="continuationSeparator" w:id="0">
    <w:p w:rsidR="00B00C05" w:rsidRDefault="00B00C05" w:rsidP="00D03394">
      <w:r>
        <w:continuationSeparator/>
      </w:r>
    </w:p>
  </w:footnote>
  <w:footnote w:id="1">
    <w:p w:rsidR="00B00C05" w:rsidRPr="009A27E4" w:rsidRDefault="00B00C05" w:rsidP="00B00C05">
      <w:pPr>
        <w:pStyle w:val="FootnoteText"/>
        <w:rPr>
          <w:color w:val="C00000"/>
        </w:rPr>
      </w:pPr>
      <w:r w:rsidRPr="0022481C">
        <w:rPr>
          <w:rStyle w:val="FootnoteReference"/>
        </w:rPr>
        <w:footnoteRef/>
      </w:r>
      <w:r w:rsidRPr="0022481C">
        <w:t xml:space="preserve">  Ratepayers’ Appeal of the Decision by </w:t>
      </w:r>
      <w:r w:rsidR="0022481C" w:rsidRPr="0022481C">
        <w:t>West Wise Special Utility District to Change</w:t>
      </w:r>
      <w:r w:rsidRPr="0022481C">
        <w:t xml:space="preserve"> </w:t>
      </w:r>
      <w:r w:rsidR="0022481C" w:rsidRPr="0022481C">
        <w:t xml:space="preserve">Retail Water </w:t>
      </w:r>
      <w:r w:rsidRPr="0022481C">
        <w:t>Rates (</w:t>
      </w:r>
      <w:r w:rsidR="0022481C" w:rsidRPr="0022481C">
        <w:t>June 15, 2017</w:t>
      </w:r>
      <w:r w:rsidRPr="0022481C">
        <w:t>).</w:t>
      </w:r>
    </w:p>
  </w:footnote>
  <w:footnote w:id="2">
    <w:p w:rsidR="00B00C05" w:rsidRPr="009A27E4" w:rsidRDefault="00B00C05" w:rsidP="00B00C05">
      <w:pPr>
        <w:pStyle w:val="FootnoteText"/>
        <w:rPr>
          <w:color w:val="C00000"/>
        </w:rPr>
      </w:pPr>
      <w:r w:rsidRPr="0022481C">
        <w:rPr>
          <w:rStyle w:val="FootnoteReference"/>
        </w:rPr>
        <w:footnoteRef/>
      </w:r>
      <w:r w:rsidRPr="0022481C">
        <w:t xml:space="preserve">  </w:t>
      </w:r>
      <w:r w:rsidRPr="0022481C">
        <w:rPr>
          <w:i/>
        </w:rPr>
        <w:t>Id</w:t>
      </w:r>
      <w:r w:rsidRPr="0022481C">
        <w:t>.</w:t>
      </w:r>
      <w:r w:rsidR="0022481C" w:rsidRPr="0022481C">
        <w:t xml:space="preserve"> at 1.</w:t>
      </w:r>
      <w:r w:rsidRPr="0022481C">
        <w:t xml:space="preserve"> </w:t>
      </w:r>
    </w:p>
  </w:footnote>
  <w:footnote w:id="3">
    <w:p w:rsidR="00D3279C" w:rsidRPr="00D3279C" w:rsidRDefault="00D3279C">
      <w:pPr>
        <w:pStyle w:val="FootnoteText"/>
      </w:pPr>
      <w:r w:rsidRPr="00D3279C">
        <w:rPr>
          <w:rStyle w:val="FootnoteReference"/>
        </w:rPr>
        <w:footnoteRef/>
      </w:r>
      <w:r w:rsidRPr="00D3279C">
        <w:t xml:space="preserve">  West Wise’s Statement of Review of Petition Signatures at 1</w:t>
      </w:r>
      <w:r>
        <w:t xml:space="preserve"> and 25</w:t>
      </w:r>
      <w:r w:rsidR="005C241F">
        <w:t>, Exhibit B</w:t>
      </w:r>
      <w:r w:rsidRPr="00D3279C">
        <w:t xml:space="preserve"> (July 21, 2017).</w:t>
      </w:r>
    </w:p>
  </w:footnote>
  <w:footnote w:id="4">
    <w:p w:rsidR="00B00C05" w:rsidRPr="009A27E4" w:rsidRDefault="00B00C05" w:rsidP="00B00C05">
      <w:pPr>
        <w:pStyle w:val="FootnoteText"/>
        <w:rPr>
          <w:color w:val="C00000"/>
        </w:rPr>
      </w:pPr>
      <w:r w:rsidRPr="00D3279C">
        <w:rPr>
          <w:rStyle w:val="FootnoteReference"/>
        </w:rPr>
        <w:footnoteRef/>
      </w:r>
      <w:r w:rsidRPr="00D3279C">
        <w:t xml:space="preserve">  </w:t>
      </w:r>
      <w:r w:rsidR="00D3279C" w:rsidRPr="00D3279C">
        <w:rPr>
          <w:i/>
        </w:rPr>
        <w:t>Id</w:t>
      </w:r>
      <w:r w:rsidR="00D3279C" w:rsidRPr="00D3279C">
        <w:t>.</w:t>
      </w:r>
      <w:r w:rsidR="00D3279C" w:rsidRPr="00D3279C">
        <w:rPr>
          <w:i/>
        </w:rPr>
        <w:t xml:space="preserve"> </w:t>
      </w:r>
      <w:r w:rsidR="00D3279C" w:rsidRPr="00D3279C">
        <w:t>at 2</w:t>
      </w:r>
      <w:r w:rsidRPr="00D3279C">
        <w:t>.</w:t>
      </w:r>
    </w:p>
  </w:footnote>
  <w:footnote w:id="5">
    <w:p w:rsidR="005C241F" w:rsidRPr="005C241F" w:rsidRDefault="005C241F">
      <w:pPr>
        <w:pStyle w:val="FootnoteText"/>
      </w:pPr>
      <w:r>
        <w:rPr>
          <w:rStyle w:val="FootnoteReference"/>
        </w:rPr>
        <w:footnoteRef/>
      </w:r>
      <w:r>
        <w:t xml:space="preserve">  </w:t>
      </w:r>
      <w:r>
        <w:rPr>
          <w:i/>
        </w:rPr>
        <w:t>Id</w:t>
      </w:r>
      <w:r>
        <w:t>. at 28, Exhibit C.</w:t>
      </w:r>
    </w:p>
  </w:footnote>
  <w:footnote w:id="6">
    <w:p w:rsidR="006F2036" w:rsidRPr="009A27E4" w:rsidRDefault="006F2036" w:rsidP="006F2036">
      <w:pPr>
        <w:pStyle w:val="FootnoteText"/>
        <w:rPr>
          <w:color w:val="C00000"/>
          <w:lang w:val="pt-BR"/>
        </w:rPr>
      </w:pPr>
      <w:r w:rsidRPr="0011310C">
        <w:rPr>
          <w:rStyle w:val="FootnoteReference"/>
        </w:rPr>
        <w:footnoteRef/>
      </w:r>
      <w:r w:rsidRPr="0011310C">
        <w:rPr>
          <w:lang w:val="pt-BR"/>
        </w:rPr>
        <w:t xml:space="preserve">  Tex. Gov’t Code Ann</w:t>
      </w:r>
      <w:r w:rsidRPr="0011310C">
        <w:rPr>
          <w:smallCaps/>
          <w:lang w:val="pt-BR"/>
        </w:rPr>
        <w:t>.</w:t>
      </w:r>
      <w:r w:rsidRPr="0011310C">
        <w:rPr>
          <w:lang w:val="pt-BR"/>
        </w:rPr>
        <w:t xml:space="preserve"> § 2003.049(e) (</w:t>
      </w:r>
      <w:r w:rsidR="0011310C" w:rsidRPr="0011310C">
        <w:rPr>
          <w:lang w:val="pt-BR"/>
        </w:rPr>
        <w:t>West 2016</w:t>
      </w:r>
      <w:r w:rsidRPr="0011310C">
        <w:rPr>
          <w:lang w:val="pt-BR"/>
        </w:rPr>
        <w:t xml:space="preserve">).  </w:t>
      </w:r>
    </w:p>
  </w:footnote>
  <w:footnote w:id="7">
    <w:p w:rsidR="00B00C05" w:rsidRPr="009A27E4" w:rsidRDefault="00B00C05" w:rsidP="00B00C05">
      <w:pPr>
        <w:pStyle w:val="FootnoteText"/>
        <w:spacing w:before="120"/>
        <w:rPr>
          <w:color w:val="C00000"/>
        </w:rPr>
      </w:pPr>
      <w:r w:rsidRPr="0011310C">
        <w:rPr>
          <w:rStyle w:val="FootnoteReference"/>
        </w:rPr>
        <w:footnoteRef/>
      </w:r>
      <w:r w:rsidRPr="0011310C">
        <w:t xml:space="preserve"> </w:t>
      </w:r>
      <w:r w:rsidRPr="0011310C">
        <w:rPr>
          <w:i/>
        </w:rPr>
        <w:t xml:space="preserve">See </w:t>
      </w:r>
      <w:r w:rsidRPr="0011310C">
        <w:t xml:space="preserve">TWC § 13.043(j) (West 2008 &amp; Supp. 2016); </w:t>
      </w:r>
      <w:r w:rsidRPr="0011310C">
        <w:rPr>
          <w:i/>
        </w:rPr>
        <w:t xml:space="preserve">see also Tex. Water </w:t>
      </w:r>
      <w:proofErr w:type="spellStart"/>
      <w:r w:rsidRPr="0011310C">
        <w:rPr>
          <w:i/>
        </w:rPr>
        <w:t>Comm’n</w:t>
      </w:r>
      <w:proofErr w:type="spellEnd"/>
      <w:r w:rsidRPr="0011310C">
        <w:rPr>
          <w:i/>
        </w:rPr>
        <w:t xml:space="preserve"> v. City of Fort Worth</w:t>
      </w:r>
      <w:r w:rsidRPr="0011310C">
        <w:t>, 875 S.W.2d 332, 335</w:t>
      </w:r>
      <w:r w:rsidR="00EA3299">
        <w:t>–</w:t>
      </w:r>
      <w:r w:rsidRPr="0011310C">
        <w:t>36 (Tex. App.—Austin 1994) (applying TWC § 13.043(j) in an appeal under § 13.043(f)).</w:t>
      </w:r>
    </w:p>
  </w:footnote>
  <w:footnote w:id="8">
    <w:p w:rsidR="00B00C05" w:rsidRDefault="00B00C05" w:rsidP="00B00C05">
      <w:pPr>
        <w:pStyle w:val="FootnoteText"/>
        <w:spacing w:before="120"/>
      </w:pPr>
      <w:r w:rsidRPr="0023574A">
        <w:rPr>
          <w:rStyle w:val="FootnoteReference"/>
        </w:rPr>
        <w:footnoteRef/>
      </w:r>
      <w:r w:rsidRPr="0023574A">
        <w:t xml:space="preserve">  </w:t>
      </w:r>
      <w:r w:rsidRPr="0023574A">
        <w:rPr>
          <w:i/>
        </w:rPr>
        <w:t xml:space="preserve">See Tex. Water </w:t>
      </w:r>
      <w:proofErr w:type="spellStart"/>
      <w:r w:rsidRPr="0023574A">
        <w:rPr>
          <w:i/>
        </w:rPr>
        <w:t>Comm’n</w:t>
      </w:r>
      <w:proofErr w:type="spellEnd"/>
      <w:r w:rsidRPr="0023574A">
        <w:rPr>
          <w:i/>
        </w:rPr>
        <w:t xml:space="preserve"> v. City of Fort Worth</w:t>
      </w:r>
      <w:r w:rsidRPr="0023574A">
        <w:t xml:space="preserve">, 875 S.W.2d 332, 336 (Tex. App.—Austin 1994).  In the </w:t>
      </w:r>
      <w:r w:rsidRPr="0023574A">
        <w:rPr>
          <w:i/>
        </w:rPr>
        <w:t xml:space="preserve">Fort Worth </w:t>
      </w:r>
      <w:r w:rsidRPr="0023574A">
        <w:t xml:space="preserve">case, the Austin Court of Appeals found that “the Commission made no finding as to the reasonableness of </w:t>
      </w:r>
      <w:proofErr w:type="gramStart"/>
      <w:r w:rsidRPr="0023574A">
        <w:t>rates .</w:t>
      </w:r>
      <w:proofErr w:type="gramEnd"/>
      <w:r w:rsidRPr="0023574A">
        <w:t xml:space="preserve"> . . , which is the initial inquiry under § 13.043(j) defining the scope of agency review.” </w:t>
      </w:r>
      <w:r w:rsidRPr="0023574A">
        <w:rPr>
          <w:i/>
        </w:rPr>
        <w:t>Id</w:t>
      </w:r>
      <w:r w:rsidRPr="0023574A">
        <w:t xml:space="preserve">. at 335.  The Court ruled that the scope of appellate review under § 13.043(f) requires an initial determination under § 13.043(j). </w:t>
      </w:r>
      <w:r w:rsidRPr="0023574A">
        <w:rPr>
          <w:i/>
        </w:rPr>
        <w:t>Id</w:t>
      </w:r>
      <w:r w:rsidRPr="0023574A">
        <w:t>. at 336.  However, the Water Code does not limit the application of subsection (j) to appeals under § 13.043(f).  Therefore, the same initial inquiry under subsection (j) must be made in this appeal under § 13.043(b) before the Commission can reset rates.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136512">
      <w:t>47288</w:t>
    </w:r>
    <w:r>
      <w:tab/>
    </w:r>
    <w:r w:rsidR="00B12AC5">
      <w:t xml:space="preserve">Preliminary </w:t>
    </w:r>
    <w:r>
      <w:t>Order</w:t>
    </w:r>
    <w:r>
      <w:tab/>
      <w:t xml:space="preserve">Page </w:t>
    </w:r>
    <w:r>
      <w:fldChar w:fldCharType="begin"/>
    </w:r>
    <w:r>
      <w:instrText xml:space="preserve"> PAGE   \* MERGEFORMAT </w:instrText>
    </w:r>
    <w:r>
      <w:fldChar w:fldCharType="separate"/>
    </w:r>
    <w:r w:rsidR="00A021A4">
      <w:rPr>
        <w:noProof/>
      </w:rPr>
      <w:t>5</w:t>
    </w:r>
    <w:r>
      <w:fldChar w:fldCharType="end"/>
    </w:r>
    <w:r>
      <w:t xml:space="preserve"> of </w:t>
    </w:r>
    <w:r w:rsidR="00A021A4">
      <w:fldChar w:fldCharType="begin"/>
    </w:r>
    <w:r w:rsidR="00A021A4">
      <w:instrText xml:space="preserve"> NUMPAGES   \* MERGEFORMAT </w:instrText>
    </w:r>
    <w:r w:rsidR="00A021A4">
      <w:fldChar w:fldCharType="separate"/>
    </w:r>
    <w:r w:rsidR="00A021A4">
      <w:rPr>
        <w:noProof/>
      </w:rPr>
      <w:t>5</w:t>
    </w:r>
    <w:r w:rsidR="00A021A4">
      <w:rPr>
        <w:noProof/>
      </w:rPr>
      <w:fldChar w:fldCharType="end"/>
    </w:r>
  </w:p>
  <w:p w:rsidR="00ED04FC" w:rsidRDefault="00ED04FC">
    <w:pPr>
      <w:pStyle w:val="Header"/>
    </w:pPr>
    <w:r>
      <w:t>SOAH Docket No. 473-1</w:t>
    </w:r>
    <w:r w:rsidR="00136512">
      <w:t>7</w:t>
    </w:r>
    <w:r>
      <w:t>-</w:t>
    </w:r>
    <w:r w:rsidR="00136512">
      <w:t>5910.WS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3F1625"/>
    <w:multiLevelType w:val="hybridMultilevel"/>
    <w:tmpl w:val="0AA84E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6874E7"/>
    <w:multiLevelType w:val="hybridMultilevel"/>
    <w:tmpl w:val="035089E4"/>
    <w:lvl w:ilvl="0" w:tplc="66D2EB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1315B5"/>
    <w:multiLevelType w:val="hybridMultilevel"/>
    <w:tmpl w:val="1EC4C7B8"/>
    <w:lvl w:ilvl="0" w:tplc="157A556A">
      <w:start w:val="1"/>
      <w:numFmt w:val="upperRoman"/>
      <w:lvlText w:val="%1."/>
      <w:lvlJc w:val="right"/>
      <w:pPr>
        <w:ind w:left="720" w:hanging="360"/>
      </w:pPr>
    </w:lvl>
    <w:lvl w:ilvl="1" w:tplc="3D764630" w:tentative="1">
      <w:start w:val="1"/>
      <w:numFmt w:val="lowerLetter"/>
      <w:lvlText w:val="%2."/>
      <w:lvlJc w:val="left"/>
      <w:pPr>
        <w:ind w:left="1440" w:hanging="360"/>
      </w:pPr>
    </w:lvl>
    <w:lvl w:ilvl="2" w:tplc="0B88DA78" w:tentative="1">
      <w:start w:val="1"/>
      <w:numFmt w:val="lowerRoman"/>
      <w:lvlText w:val="%3."/>
      <w:lvlJc w:val="right"/>
      <w:pPr>
        <w:ind w:left="2160" w:hanging="180"/>
      </w:pPr>
    </w:lvl>
    <w:lvl w:ilvl="3" w:tplc="B87E2B1A" w:tentative="1">
      <w:start w:val="1"/>
      <w:numFmt w:val="decimal"/>
      <w:lvlText w:val="%4."/>
      <w:lvlJc w:val="left"/>
      <w:pPr>
        <w:ind w:left="2880" w:hanging="360"/>
      </w:pPr>
    </w:lvl>
    <w:lvl w:ilvl="4" w:tplc="DD4AE75C" w:tentative="1">
      <w:start w:val="1"/>
      <w:numFmt w:val="lowerLetter"/>
      <w:lvlText w:val="%5."/>
      <w:lvlJc w:val="left"/>
      <w:pPr>
        <w:ind w:left="3600" w:hanging="360"/>
      </w:pPr>
    </w:lvl>
    <w:lvl w:ilvl="5" w:tplc="300818DC" w:tentative="1">
      <w:start w:val="1"/>
      <w:numFmt w:val="lowerRoman"/>
      <w:lvlText w:val="%6."/>
      <w:lvlJc w:val="right"/>
      <w:pPr>
        <w:ind w:left="4320" w:hanging="180"/>
      </w:pPr>
    </w:lvl>
    <w:lvl w:ilvl="6" w:tplc="F8EC158C" w:tentative="1">
      <w:start w:val="1"/>
      <w:numFmt w:val="decimal"/>
      <w:lvlText w:val="%7."/>
      <w:lvlJc w:val="left"/>
      <w:pPr>
        <w:ind w:left="5040" w:hanging="360"/>
      </w:pPr>
    </w:lvl>
    <w:lvl w:ilvl="7" w:tplc="F2B84746" w:tentative="1">
      <w:start w:val="1"/>
      <w:numFmt w:val="lowerLetter"/>
      <w:lvlText w:val="%8."/>
      <w:lvlJc w:val="left"/>
      <w:pPr>
        <w:ind w:left="5760" w:hanging="360"/>
      </w:pPr>
    </w:lvl>
    <w:lvl w:ilvl="8" w:tplc="D8E0AF66"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C5442D"/>
    <w:multiLevelType w:val="multilevel"/>
    <w:tmpl w:val="78D054E0"/>
    <w:lvl w:ilvl="0">
      <w:start w:val="1"/>
      <w:numFmt w:val="decimal"/>
      <w:lvlText w:val="%1."/>
      <w:legacy w:legacy="1" w:legacySpace="0" w:legacyIndent="360"/>
      <w:lvlJc w:val="left"/>
      <w:pPr>
        <w:ind w:left="-1080" w:hanging="360"/>
      </w:pPr>
    </w:lvl>
    <w:lvl w:ilvl="1">
      <w:start w:val="1"/>
      <w:numFmt w:val="lowerLetter"/>
      <w:lvlText w:val="%2."/>
      <w:lvlJc w:val="left"/>
      <w:pPr>
        <w:ind w:left="360" w:hanging="360"/>
      </w:pPr>
    </w:lvl>
    <w:lvl w:ilvl="2">
      <w:start w:val="1"/>
      <w:numFmt w:val="lowerRoman"/>
      <w:lvlText w:val="%3."/>
      <w:lvlJc w:val="right"/>
      <w:pPr>
        <w:ind w:left="1080" w:hanging="180"/>
      </w:pPr>
    </w:lvl>
    <w:lvl w:ilvl="3">
      <w:start w:val="1"/>
      <w:numFmt w:val="lowerRoman"/>
      <w:lvlText w:val="%4."/>
      <w:lvlJc w:val="left"/>
      <w:pPr>
        <w:ind w:left="0" w:hanging="360"/>
      </w:pPr>
      <w:rPr>
        <w:rFonts w:ascii="Times New Roman" w:eastAsia="Times New Roman" w:hAnsi="Times New Roman" w:cs="Times New Roman"/>
      </w:rPr>
    </w:lvl>
    <w:lvl w:ilvl="4" w:tentative="1">
      <w:start w:val="1"/>
      <w:numFmt w:val="lowerLetter"/>
      <w:lvlText w:val="%5."/>
      <w:lvlJc w:val="left"/>
      <w:pPr>
        <w:ind w:left="2520" w:hanging="360"/>
      </w:pPr>
    </w:lvl>
    <w:lvl w:ilvl="5" w:tentative="1">
      <w:start w:val="1"/>
      <w:numFmt w:val="lowerRoman"/>
      <w:lvlText w:val="%6."/>
      <w:lvlJc w:val="right"/>
      <w:pPr>
        <w:ind w:left="3240" w:hanging="180"/>
      </w:pPr>
    </w:lvl>
    <w:lvl w:ilvl="6" w:tentative="1">
      <w:start w:val="1"/>
      <w:numFmt w:val="decimal"/>
      <w:lvlText w:val="%7."/>
      <w:lvlJc w:val="left"/>
      <w:pPr>
        <w:ind w:left="3960" w:hanging="360"/>
      </w:pPr>
    </w:lvl>
    <w:lvl w:ilvl="7" w:tentative="1">
      <w:start w:val="1"/>
      <w:numFmt w:val="lowerLetter"/>
      <w:lvlText w:val="%8."/>
      <w:lvlJc w:val="left"/>
      <w:pPr>
        <w:ind w:left="4680" w:hanging="360"/>
      </w:pPr>
    </w:lvl>
    <w:lvl w:ilvl="8" w:tentative="1">
      <w:start w:val="1"/>
      <w:numFmt w:val="lowerRoman"/>
      <w:lvlText w:val="%9."/>
      <w:lvlJc w:val="right"/>
      <w:pPr>
        <w:ind w:left="5400" w:hanging="180"/>
      </w:pPr>
    </w:lvl>
  </w:abstractNum>
  <w:abstractNum w:abstractNumId="8" w15:restartNumberingAfterBreak="0">
    <w:nsid w:val="457C6180"/>
    <w:multiLevelType w:val="hybridMultilevel"/>
    <w:tmpl w:val="8F3A2AA4"/>
    <w:lvl w:ilvl="0" w:tplc="4AA05D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FF6204A"/>
    <w:multiLevelType w:val="hybridMultilevel"/>
    <w:tmpl w:val="5F64109C"/>
    <w:lvl w:ilvl="0" w:tplc="C8527C10">
      <w:start w:val="1"/>
      <w:numFmt w:val="decimal"/>
      <w:pStyle w:val="ThresholdIssue"/>
      <w:lvlText w:val="%1."/>
      <w:lvlJc w:val="left"/>
      <w:pPr>
        <w:tabs>
          <w:tab w:val="num" w:pos="720"/>
        </w:tabs>
        <w:ind w:left="720" w:hanging="720"/>
      </w:pPr>
      <w:rPr>
        <w:rFonts w:hint="default"/>
        <w:b/>
      </w:rPr>
    </w:lvl>
    <w:lvl w:ilvl="1" w:tplc="17D45D8A" w:tentative="1">
      <w:start w:val="1"/>
      <w:numFmt w:val="lowerLetter"/>
      <w:lvlText w:val="%2."/>
      <w:lvlJc w:val="left"/>
      <w:pPr>
        <w:tabs>
          <w:tab w:val="num" w:pos="720"/>
        </w:tabs>
        <w:ind w:left="720" w:hanging="360"/>
      </w:pPr>
    </w:lvl>
    <w:lvl w:ilvl="2" w:tplc="D86A0920" w:tentative="1">
      <w:start w:val="1"/>
      <w:numFmt w:val="lowerRoman"/>
      <w:lvlText w:val="%3."/>
      <w:lvlJc w:val="right"/>
      <w:pPr>
        <w:tabs>
          <w:tab w:val="num" w:pos="1440"/>
        </w:tabs>
        <w:ind w:left="1440" w:hanging="180"/>
      </w:pPr>
    </w:lvl>
    <w:lvl w:ilvl="3" w:tplc="4C8865A4" w:tentative="1">
      <w:start w:val="1"/>
      <w:numFmt w:val="decimal"/>
      <w:lvlText w:val="%4."/>
      <w:lvlJc w:val="left"/>
      <w:pPr>
        <w:tabs>
          <w:tab w:val="num" w:pos="2160"/>
        </w:tabs>
        <w:ind w:left="2160" w:hanging="360"/>
      </w:pPr>
    </w:lvl>
    <w:lvl w:ilvl="4" w:tplc="A672E966" w:tentative="1">
      <w:start w:val="1"/>
      <w:numFmt w:val="lowerLetter"/>
      <w:lvlText w:val="%5."/>
      <w:lvlJc w:val="left"/>
      <w:pPr>
        <w:tabs>
          <w:tab w:val="num" w:pos="2880"/>
        </w:tabs>
        <w:ind w:left="2880" w:hanging="360"/>
      </w:pPr>
    </w:lvl>
    <w:lvl w:ilvl="5" w:tplc="73F05EFE" w:tentative="1">
      <w:start w:val="1"/>
      <w:numFmt w:val="lowerRoman"/>
      <w:lvlText w:val="%6."/>
      <w:lvlJc w:val="right"/>
      <w:pPr>
        <w:tabs>
          <w:tab w:val="num" w:pos="3600"/>
        </w:tabs>
        <w:ind w:left="3600" w:hanging="180"/>
      </w:pPr>
    </w:lvl>
    <w:lvl w:ilvl="6" w:tplc="D3D4F9B0" w:tentative="1">
      <w:start w:val="1"/>
      <w:numFmt w:val="decimal"/>
      <w:lvlText w:val="%7."/>
      <w:lvlJc w:val="left"/>
      <w:pPr>
        <w:tabs>
          <w:tab w:val="num" w:pos="4320"/>
        </w:tabs>
        <w:ind w:left="4320" w:hanging="360"/>
      </w:pPr>
    </w:lvl>
    <w:lvl w:ilvl="7" w:tplc="6254C408" w:tentative="1">
      <w:start w:val="1"/>
      <w:numFmt w:val="lowerLetter"/>
      <w:lvlText w:val="%8."/>
      <w:lvlJc w:val="left"/>
      <w:pPr>
        <w:tabs>
          <w:tab w:val="num" w:pos="5040"/>
        </w:tabs>
        <w:ind w:left="5040" w:hanging="360"/>
      </w:pPr>
    </w:lvl>
    <w:lvl w:ilvl="8" w:tplc="DD801BC4" w:tentative="1">
      <w:start w:val="1"/>
      <w:numFmt w:val="lowerRoman"/>
      <w:lvlText w:val="%9."/>
      <w:lvlJc w:val="right"/>
      <w:pPr>
        <w:tabs>
          <w:tab w:val="num" w:pos="5760"/>
        </w:tabs>
        <w:ind w:left="5760" w:hanging="180"/>
      </w:pPr>
    </w:lvl>
  </w:abstractNum>
  <w:abstractNum w:abstractNumId="10"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5"/>
  </w:num>
  <w:num w:numId="3">
    <w:abstractNumId w:val="1"/>
  </w:num>
  <w:num w:numId="4">
    <w:abstractNumId w:val="12"/>
  </w:num>
  <w:num w:numId="5">
    <w:abstractNumId w:val="5"/>
  </w:num>
  <w:num w:numId="6">
    <w:abstractNumId w:val="10"/>
  </w:num>
  <w:num w:numId="7">
    <w:abstractNumId w:val="11"/>
  </w:num>
  <w:num w:numId="8">
    <w:abstractNumId w:val="0"/>
  </w:num>
  <w:num w:numId="9">
    <w:abstractNumId w:val="9"/>
  </w:num>
  <w:num w:numId="10">
    <w:abstractNumId w:val="6"/>
  </w:num>
  <w:num w:numId="11">
    <w:abstractNumId w:val="7"/>
  </w:num>
  <w:num w:numId="12">
    <w:abstractNumId w:val="3"/>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C05"/>
    <w:rsid w:val="00040D0A"/>
    <w:rsid w:val="00092556"/>
    <w:rsid w:val="000E5DBE"/>
    <w:rsid w:val="0011310C"/>
    <w:rsid w:val="001169CA"/>
    <w:rsid w:val="00136512"/>
    <w:rsid w:val="00160DCD"/>
    <w:rsid w:val="001E360C"/>
    <w:rsid w:val="001F10CC"/>
    <w:rsid w:val="0022481C"/>
    <w:rsid w:val="0023574A"/>
    <w:rsid w:val="00266F9F"/>
    <w:rsid w:val="002F3651"/>
    <w:rsid w:val="00312838"/>
    <w:rsid w:val="003F593B"/>
    <w:rsid w:val="00433B5E"/>
    <w:rsid w:val="00460626"/>
    <w:rsid w:val="0046644C"/>
    <w:rsid w:val="004C2AF5"/>
    <w:rsid w:val="004E082A"/>
    <w:rsid w:val="00510B5C"/>
    <w:rsid w:val="00516EDA"/>
    <w:rsid w:val="005C241F"/>
    <w:rsid w:val="005C3512"/>
    <w:rsid w:val="005E0F93"/>
    <w:rsid w:val="00604A1C"/>
    <w:rsid w:val="00606D4A"/>
    <w:rsid w:val="0062202F"/>
    <w:rsid w:val="0067692D"/>
    <w:rsid w:val="00677B5E"/>
    <w:rsid w:val="006D6923"/>
    <w:rsid w:val="006F2036"/>
    <w:rsid w:val="007572FC"/>
    <w:rsid w:val="007D618F"/>
    <w:rsid w:val="0080046C"/>
    <w:rsid w:val="008738BF"/>
    <w:rsid w:val="008B7933"/>
    <w:rsid w:val="008D1724"/>
    <w:rsid w:val="009727E0"/>
    <w:rsid w:val="009A27E4"/>
    <w:rsid w:val="009C1919"/>
    <w:rsid w:val="00A021A4"/>
    <w:rsid w:val="00A035EA"/>
    <w:rsid w:val="00A40798"/>
    <w:rsid w:val="00B00C05"/>
    <w:rsid w:val="00B12AC5"/>
    <w:rsid w:val="00B22348"/>
    <w:rsid w:val="00B71CA8"/>
    <w:rsid w:val="00C54659"/>
    <w:rsid w:val="00CA5D1D"/>
    <w:rsid w:val="00CB19DA"/>
    <w:rsid w:val="00D03394"/>
    <w:rsid w:val="00D1503F"/>
    <w:rsid w:val="00D3279C"/>
    <w:rsid w:val="00D451DC"/>
    <w:rsid w:val="00D706B4"/>
    <w:rsid w:val="00D9316C"/>
    <w:rsid w:val="00DF1D74"/>
    <w:rsid w:val="00E930F3"/>
    <w:rsid w:val="00EA3299"/>
    <w:rsid w:val="00EB3FB6"/>
    <w:rsid w:val="00ED04FC"/>
    <w:rsid w:val="00EE5DDA"/>
    <w:rsid w:val="00F24715"/>
    <w:rsid w:val="00F34D83"/>
    <w:rsid w:val="00FA1E83"/>
    <w:rsid w:val="00FD7920"/>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FDEB0A7F-1969-471D-A3DB-7137AD87E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CENTER">
    <w:name w:val="CENTER"/>
    <w:rsid w:val="00B00C05"/>
    <w:pPr>
      <w:spacing w:before="240" w:after="0" w:line="240" w:lineRule="exact"/>
      <w:ind w:left="3096" w:right="3096"/>
    </w:pPr>
    <w:rPr>
      <w:rFonts w:ascii="Letter Gothic" w:eastAsia="Times New Roman" w:hAnsi="Letter Gothic"/>
      <w:sz w:val="20"/>
      <w:szCs w:val="20"/>
    </w:rPr>
  </w:style>
  <w:style w:type="paragraph" w:customStyle="1" w:styleId="ItemList">
    <w:name w:val="Item List"/>
    <w:basedOn w:val="Normal"/>
    <w:rsid w:val="00B00C05"/>
    <w:pPr>
      <w:spacing w:before="360" w:line="360" w:lineRule="auto"/>
      <w:ind w:left="720" w:hanging="720"/>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42101-D8EC-4D7B-8773-FE06DE507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3</TotalTime>
  <Pages>5</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Dwyer, Davida</dc:creator>
  <cp:keywords/>
  <dc:description/>
  <cp:lastModifiedBy>Hicks, Ruby</cp:lastModifiedBy>
  <cp:revision>7</cp:revision>
  <cp:lastPrinted>2017-09-28T19:40:00Z</cp:lastPrinted>
  <dcterms:created xsi:type="dcterms:W3CDTF">2017-09-28T18:48:00Z</dcterms:created>
  <dcterms:modified xsi:type="dcterms:W3CDTF">2017-09-28T19:40:00Z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